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934" w:rsidRDefault="00221934" w:rsidP="004D1F49">
      <w:pPr>
        <w:overflowPunct w:val="0"/>
        <w:jc w:val="center"/>
        <w:textAlignment w:val="baseline"/>
        <w:rPr>
          <w:noProof/>
          <w:sz w:val="28"/>
          <w:szCs w:val="28"/>
        </w:rPr>
      </w:pPr>
      <w:r w:rsidRPr="00786761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Scan-151229-0003" style="width:33.75pt;height:60.75pt;visibility:visible">
            <v:imagedata r:id="rId5" o:title="" cropbottom=".5" cropleft="31176f" cropright="28616f"/>
          </v:shape>
        </w:pict>
      </w:r>
    </w:p>
    <w:p w:rsidR="00221934" w:rsidRPr="004D1F49" w:rsidRDefault="00221934" w:rsidP="004D1F49">
      <w:pPr>
        <w:overflowPunct w:val="0"/>
        <w:jc w:val="center"/>
        <w:textAlignment w:val="baseline"/>
        <w:rPr>
          <w:rFonts w:ascii="Times New Roman" w:hAnsi="Times New Roman" w:cs="Times New Roman"/>
          <w:b/>
          <w:bCs/>
          <w:noProof/>
          <w:color w:val="000000"/>
          <w:sz w:val="28"/>
          <w:szCs w:val="28"/>
        </w:rPr>
      </w:pPr>
      <w:r w:rsidRPr="004D1F49">
        <w:rPr>
          <w:rFonts w:ascii="Times New Roman" w:hAnsi="Times New Roman" w:cs="Times New Roman"/>
          <w:b/>
          <w:bCs/>
          <w:noProof/>
          <w:color w:val="000000"/>
          <w:sz w:val="28"/>
          <w:szCs w:val="28"/>
        </w:rPr>
        <w:t>Администрация Тугулымского городского округа</w:t>
      </w:r>
    </w:p>
    <w:p w:rsidR="00221934" w:rsidRPr="004D1F49" w:rsidRDefault="00221934" w:rsidP="004D1F49">
      <w:pPr>
        <w:overflowPunct w:val="0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 О С Т А Н О В Л</w:t>
      </w:r>
      <w:r w:rsidRPr="004D1F4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Е Н И Е</w:t>
      </w:r>
    </w:p>
    <w:p w:rsidR="00221934" w:rsidRDefault="00221934" w:rsidP="004D1F49">
      <w:pPr>
        <w:pStyle w:val="Title"/>
        <w:tabs>
          <w:tab w:val="left" w:pos="6510"/>
        </w:tabs>
        <w:jc w:val="left"/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W w:w="0" w:type="auto"/>
        <w:tblInd w:w="-106" w:type="dxa"/>
        <w:tblBorders>
          <w:top w:val="double" w:sz="4" w:space="0" w:color="auto"/>
        </w:tblBorders>
        <w:tblLook w:val="0000"/>
      </w:tblPr>
      <w:tblGrid>
        <w:gridCol w:w="9759"/>
      </w:tblGrid>
      <w:tr w:rsidR="00221934" w:rsidRPr="00CD3498">
        <w:trPr>
          <w:trHeight w:val="565"/>
        </w:trPr>
        <w:tc>
          <w:tcPr>
            <w:tcW w:w="975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221934" w:rsidRPr="00CD3498" w:rsidRDefault="00221934" w:rsidP="00F5140D">
            <w:pPr>
              <w:pStyle w:val="Title"/>
              <w:jc w:val="left"/>
              <w:rPr>
                <w:rFonts w:ascii="Times New Roman" w:hAnsi="Times New Roman" w:cs="Times New Roman"/>
                <w:b w:val="0"/>
                <w:bCs w:val="0"/>
              </w:rPr>
            </w:pPr>
          </w:p>
          <w:p w:rsidR="00221934" w:rsidRPr="00CD3498" w:rsidRDefault="00221934" w:rsidP="00F5140D">
            <w:pPr>
              <w:pStyle w:val="Title"/>
              <w:jc w:val="left"/>
              <w:rPr>
                <w:rFonts w:ascii="Times New Roman" w:hAnsi="Times New Roman" w:cs="Times New Roman"/>
                <w:b w:val="0"/>
                <w:bCs w:val="0"/>
              </w:rPr>
            </w:pPr>
            <w:r w:rsidRPr="00CD3498">
              <w:rPr>
                <w:rFonts w:ascii="Times New Roman" w:hAnsi="Times New Roman" w:cs="Times New Roman"/>
                <w:b w:val="0"/>
                <w:bCs w:val="0"/>
              </w:rPr>
              <w:t xml:space="preserve">от 08.08.2022                                                п.г.т. Тугулым                                                   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r w:rsidRPr="00CD3498">
              <w:rPr>
                <w:rFonts w:ascii="Times New Roman" w:hAnsi="Times New Roman" w:cs="Times New Roman"/>
                <w:b w:val="0"/>
                <w:bCs w:val="0"/>
              </w:rPr>
              <w:t xml:space="preserve">№ 292  </w:t>
            </w:r>
          </w:p>
        </w:tc>
      </w:tr>
    </w:tbl>
    <w:p w:rsidR="00221934" w:rsidRPr="00CD3498" w:rsidRDefault="00221934" w:rsidP="008144D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21934" w:rsidRPr="00447B06" w:rsidRDefault="00221934" w:rsidP="0079746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7B06">
        <w:rPr>
          <w:rFonts w:ascii="Times New Roman" w:hAnsi="Times New Roman" w:cs="Times New Roman"/>
          <w:b/>
          <w:bCs/>
          <w:sz w:val="24"/>
          <w:szCs w:val="24"/>
        </w:rPr>
        <w:t>О назначении публичных слушаний  по вопросу разрешени</w:t>
      </w:r>
      <w:r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Pr="00447B06">
        <w:rPr>
          <w:rFonts w:ascii="Times New Roman" w:hAnsi="Times New Roman" w:cs="Times New Roman"/>
          <w:b/>
          <w:bCs/>
          <w:sz w:val="24"/>
          <w:szCs w:val="24"/>
        </w:rPr>
        <w:t xml:space="preserve"> на отклонение от  предельных параметров разрешенного строительства, реконструкции объектов капитального строительства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при размежевании земельного участка с кадастровым номером 66:29:2201018:47 по адресу: Свердловская обл., Тугулымский район, п.г.т. Тугулым, ул. Федюнинского, д. 96</w:t>
      </w:r>
    </w:p>
    <w:p w:rsidR="00221934" w:rsidRPr="00661F01" w:rsidRDefault="00221934" w:rsidP="008144D3">
      <w:pPr>
        <w:jc w:val="center"/>
        <w:rPr>
          <w:rFonts w:ascii="PT Sans" w:hAnsi="PT Sans" w:cs="PT Sans"/>
          <w:b/>
          <w:bCs/>
          <w:sz w:val="24"/>
          <w:szCs w:val="24"/>
        </w:rPr>
      </w:pPr>
    </w:p>
    <w:p w:rsidR="00221934" w:rsidRPr="00104D29" w:rsidRDefault="00221934" w:rsidP="008144D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4D29">
        <w:rPr>
          <w:rFonts w:ascii="Times New Roman" w:hAnsi="Times New Roman" w:cs="Times New Roman"/>
          <w:sz w:val="24"/>
          <w:szCs w:val="24"/>
        </w:rPr>
        <w:t xml:space="preserve">В соответствии с Градостроительным кодексом Российской Федерации, Федеральным  законом от 6 октября 2003 года № 131-ФЗ «Об общих принципах организации местного самоуправления в Российской Федерации, статьями 6, 17, 28,31 Устава Тугулымского городского округа, Положением о порядке организации и проведения </w:t>
      </w:r>
      <w:r>
        <w:rPr>
          <w:rFonts w:ascii="Times New Roman" w:hAnsi="Times New Roman" w:cs="Times New Roman"/>
          <w:sz w:val="24"/>
          <w:szCs w:val="24"/>
        </w:rPr>
        <w:t xml:space="preserve">общественных обсуждений, </w:t>
      </w:r>
      <w:r w:rsidRPr="00104D29">
        <w:rPr>
          <w:rFonts w:ascii="Times New Roman" w:hAnsi="Times New Roman" w:cs="Times New Roman"/>
          <w:sz w:val="24"/>
          <w:szCs w:val="24"/>
        </w:rPr>
        <w:t>публичных слушаний</w:t>
      </w:r>
      <w:r>
        <w:rPr>
          <w:rFonts w:ascii="Times New Roman" w:hAnsi="Times New Roman" w:cs="Times New Roman"/>
          <w:sz w:val="24"/>
          <w:szCs w:val="24"/>
        </w:rPr>
        <w:t xml:space="preserve"> по вопросам градостроительной деятельности в Тугулымском городском округе</w:t>
      </w:r>
      <w:r w:rsidRPr="00104D29">
        <w:rPr>
          <w:rFonts w:ascii="Times New Roman" w:hAnsi="Times New Roman" w:cs="Times New Roman"/>
          <w:sz w:val="24"/>
          <w:szCs w:val="24"/>
        </w:rPr>
        <w:t xml:space="preserve">, утвержденным Решением Думы Тугулымского городского округа от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104D29">
        <w:rPr>
          <w:rFonts w:ascii="Times New Roman" w:hAnsi="Times New Roman" w:cs="Times New Roman"/>
          <w:sz w:val="24"/>
          <w:szCs w:val="24"/>
        </w:rPr>
        <w:t xml:space="preserve"> ноября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104D29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74</w:t>
      </w:r>
      <w:r w:rsidRPr="00104D2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Протоколом комиссии №4 от 29.07.2022г., </w:t>
      </w:r>
      <w:r w:rsidRPr="002977A5">
        <w:rPr>
          <w:rFonts w:ascii="Times New Roman" w:hAnsi="Times New Roman" w:cs="Times New Roman"/>
          <w:sz w:val="24"/>
          <w:szCs w:val="24"/>
        </w:rPr>
        <w:t>в целях реализации прав жителей Тугулымского городского округа администрация Тугулымского городского округа</w:t>
      </w:r>
      <w:r w:rsidRPr="00104D2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21934" w:rsidRPr="002977A5" w:rsidRDefault="00221934" w:rsidP="00A959A8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977A5">
        <w:rPr>
          <w:rFonts w:ascii="Times New Roman" w:hAnsi="Times New Roman" w:cs="Times New Roman"/>
          <w:b/>
          <w:bCs/>
          <w:sz w:val="24"/>
          <w:szCs w:val="24"/>
        </w:rPr>
        <w:t>ПОСТАНОВЛЯЕТ:</w:t>
      </w:r>
    </w:p>
    <w:p w:rsidR="00221934" w:rsidRPr="00797469" w:rsidRDefault="00221934" w:rsidP="009502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144D3">
        <w:rPr>
          <w:rFonts w:ascii="Times New Roman" w:hAnsi="Times New Roman" w:cs="Times New Roman"/>
          <w:sz w:val="24"/>
          <w:szCs w:val="24"/>
        </w:rPr>
        <w:t>1.</w:t>
      </w:r>
      <w:r w:rsidRPr="003D273D">
        <w:rPr>
          <w:rFonts w:ascii="Times New Roman" w:hAnsi="Times New Roman" w:cs="Times New Roman"/>
          <w:sz w:val="24"/>
          <w:szCs w:val="24"/>
        </w:rPr>
        <w:t xml:space="preserve"> Провести  по инициативе главы Тугулымского городского округа публичные слушания</w:t>
      </w:r>
      <w:r>
        <w:rPr>
          <w:rFonts w:ascii="Times New Roman" w:hAnsi="Times New Roman" w:cs="Times New Roman"/>
          <w:sz w:val="24"/>
          <w:szCs w:val="24"/>
        </w:rPr>
        <w:t xml:space="preserve">, по вопросу  </w:t>
      </w:r>
      <w:r w:rsidRPr="00447B06">
        <w:rPr>
          <w:rFonts w:ascii="Times New Roman" w:hAnsi="Times New Roman" w:cs="Times New Roman"/>
          <w:sz w:val="24"/>
          <w:szCs w:val="24"/>
        </w:rPr>
        <w:t>разрешени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447B06">
        <w:rPr>
          <w:rFonts w:ascii="Times New Roman" w:hAnsi="Times New Roman" w:cs="Times New Roman"/>
          <w:sz w:val="24"/>
          <w:szCs w:val="24"/>
        </w:rPr>
        <w:t xml:space="preserve"> на отклонение от  предельных параметров разрешенного строительства, реконструкции объектов капитального строительства</w:t>
      </w:r>
      <w:r>
        <w:rPr>
          <w:rFonts w:ascii="Times New Roman" w:hAnsi="Times New Roman" w:cs="Times New Roman"/>
          <w:sz w:val="24"/>
          <w:szCs w:val="24"/>
        </w:rPr>
        <w:t xml:space="preserve"> при размежевании   земельного участка с кадастровым номером 66:29:01018:47 </w:t>
      </w:r>
      <w:r w:rsidRPr="00797469">
        <w:rPr>
          <w:rFonts w:ascii="Times New Roman" w:hAnsi="Times New Roman" w:cs="Times New Roman"/>
          <w:sz w:val="24"/>
          <w:szCs w:val="24"/>
        </w:rPr>
        <w:t>по адресу: Свердловская обл., Тугулымский район, п.г.т. Тугулым,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7469">
        <w:rPr>
          <w:rFonts w:ascii="Times New Roman" w:hAnsi="Times New Roman" w:cs="Times New Roman"/>
          <w:sz w:val="24"/>
          <w:szCs w:val="24"/>
        </w:rPr>
        <w:t>ул. Федюнинского, д. 96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974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1934" w:rsidRDefault="00221934" w:rsidP="00755D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2. Сформировать Оргкомитет по проведению публичных слушаний в составе 7 (семи)</w:t>
      </w:r>
      <w:r w:rsidRPr="009450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человек:</w:t>
      </w:r>
    </w:p>
    <w:p w:rsidR="00221934" w:rsidRPr="00104D29" w:rsidRDefault="00221934" w:rsidP="00755D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Онищенко О.Н.</w:t>
      </w:r>
      <w:r w:rsidRPr="00104D29">
        <w:rPr>
          <w:rFonts w:ascii="Times New Roman" w:hAnsi="Times New Roman" w:cs="Times New Roman"/>
          <w:sz w:val="24"/>
          <w:szCs w:val="24"/>
        </w:rPr>
        <w:t xml:space="preserve"> – председатель Думы Тугулымского городского округа (по согласованию);</w:t>
      </w:r>
    </w:p>
    <w:p w:rsidR="00221934" w:rsidRDefault="00221934" w:rsidP="0075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Постникова Т.А. – заместитель</w:t>
      </w:r>
      <w:r w:rsidRPr="00104D29">
        <w:rPr>
          <w:rFonts w:ascii="Times New Roman" w:hAnsi="Times New Roman" w:cs="Times New Roman"/>
          <w:sz w:val="24"/>
          <w:szCs w:val="24"/>
        </w:rPr>
        <w:t xml:space="preserve"> главы  администрации Тугулымского городского округа по организационно-правовым вопросам;</w:t>
      </w:r>
    </w:p>
    <w:p w:rsidR="00221934" w:rsidRPr="00104D29" w:rsidRDefault="00221934" w:rsidP="0075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Калунина М.О. - начальник отдела жизнеобеспечения и строительства администрации Тугулымского городского округа;</w:t>
      </w:r>
    </w:p>
    <w:p w:rsidR="00221934" w:rsidRPr="00104D29" w:rsidRDefault="00221934" w:rsidP="0075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4D29">
        <w:rPr>
          <w:rFonts w:ascii="Times New Roman" w:hAnsi="Times New Roman" w:cs="Times New Roman"/>
          <w:sz w:val="24"/>
          <w:szCs w:val="24"/>
        </w:rPr>
        <w:t>Берсенева Т.И. – начальник отдела имущественных и земельных отношений администрации Тугулымского городского округа;</w:t>
      </w:r>
    </w:p>
    <w:p w:rsidR="00221934" w:rsidRDefault="00221934" w:rsidP="0075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Шинкоренко А.В.- ведущий специалист по правовым вопросам администрации Тугулымского городского округа;</w:t>
      </w:r>
    </w:p>
    <w:p w:rsidR="00221934" w:rsidRDefault="00221934" w:rsidP="0075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Журавлев Ф.А. - начальник Тугулымской поселковой управы администрации Тугулымского городского округа;</w:t>
      </w:r>
    </w:p>
    <w:p w:rsidR="00221934" w:rsidRPr="0094502B" w:rsidRDefault="00221934" w:rsidP="004A0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02B">
        <w:rPr>
          <w:rFonts w:ascii="Times New Roman" w:hAnsi="Times New Roman" w:cs="Times New Roman"/>
          <w:sz w:val="24"/>
          <w:szCs w:val="24"/>
        </w:rPr>
        <w:t xml:space="preserve">Гимгина Т.П. – </w:t>
      </w:r>
      <w:r>
        <w:rPr>
          <w:rFonts w:ascii="Times New Roman" w:hAnsi="Times New Roman" w:cs="Times New Roman"/>
          <w:sz w:val="24"/>
          <w:szCs w:val="24"/>
        </w:rPr>
        <w:t>специалист 1 категории</w:t>
      </w:r>
      <w:r w:rsidRPr="0094502B">
        <w:rPr>
          <w:rFonts w:ascii="Times New Roman" w:hAnsi="Times New Roman" w:cs="Times New Roman"/>
          <w:sz w:val="24"/>
          <w:szCs w:val="24"/>
        </w:rPr>
        <w:t xml:space="preserve"> отдела жизнеобеспечения и строительства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Тугулымского городского округа</w:t>
      </w:r>
      <w:r w:rsidRPr="0094502B">
        <w:rPr>
          <w:rFonts w:ascii="Times New Roman" w:hAnsi="Times New Roman" w:cs="Times New Roman"/>
          <w:sz w:val="24"/>
          <w:szCs w:val="24"/>
        </w:rPr>
        <w:t>.</w:t>
      </w:r>
    </w:p>
    <w:p w:rsidR="00221934" w:rsidRPr="0094502B" w:rsidRDefault="00221934" w:rsidP="00927E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4502B">
        <w:rPr>
          <w:rFonts w:ascii="Times New Roman" w:hAnsi="Times New Roman" w:cs="Times New Roman"/>
          <w:sz w:val="24"/>
          <w:szCs w:val="24"/>
        </w:rPr>
        <w:t>3. Утвердить дату, место и время проведения публичных слушаний, порядок их проведения, доведение информации о месте, дате открытия экспозиции проект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4502B">
        <w:rPr>
          <w:rFonts w:ascii="Times New Roman" w:hAnsi="Times New Roman" w:cs="Times New Roman"/>
          <w:sz w:val="24"/>
          <w:szCs w:val="24"/>
        </w:rPr>
        <w:t>, подлежащ</w:t>
      </w:r>
      <w:r>
        <w:rPr>
          <w:rFonts w:ascii="Times New Roman" w:hAnsi="Times New Roman" w:cs="Times New Roman"/>
          <w:sz w:val="24"/>
          <w:szCs w:val="24"/>
        </w:rPr>
        <w:t xml:space="preserve">его </w:t>
      </w:r>
      <w:r w:rsidRPr="0094502B">
        <w:rPr>
          <w:rFonts w:ascii="Times New Roman" w:hAnsi="Times New Roman" w:cs="Times New Roman"/>
          <w:sz w:val="24"/>
          <w:szCs w:val="24"/>
        </w:rPr>
        <w:t>рассмотрению на публичных слушаниях, о сроках проведения экспозиции проект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4502B">
        <w:rPr>
          <w:rFonts w:ascii="Times New Roman" w:hAnsi="Times New Roman" w:cs="Times New Roman"/>
          <w:sz w:val="24"/>
          <w:szCs w:val="24"/>
        </w:rPr>
        <w:t>, о днях и часах посещения указанных экспозиций в соответствии с приложением № 1 к настоящему постановлению (прилагается).</w:t>
      </w:r>
    </w:p>
    <w:p w:rsidR="00221934" w:rsidRPr="0094502B" w:rsidRDefault="00221934" w:rsidP="004A0E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4502B">
        <w:rPr>
          <w:rFonts w:ascii="Times New Roman" w:hAnsi="Times New Roman" w:cs="Times New Roman"/>
          <w:sz w:val="24"/>
          <w:szCs w:val="24"/>
        </w:rPr>
        <w:t>4. Утвердить перечень информационных материалов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450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схему размежевания земельного участка,</w:t>
      </w:r>
      <w:r w:rsidRPr="0094502B">
        <w:rPr>
          <w:rFonts w:ascii="Times New Roman" w:hAnsi="Times New Roman" w:cs="Times New Roman"/>
          <w:sz w:val="24"/>
          <w:szCs w:val="24"/>
        </w:rPr>
        <w:t xml:space="preserve"> в соответствии с приложением № 2 к настоящему постановлению (прилагается).</w:t>
      </w:r>
    </w:p>
    <w:p w:rsidR="00221934" w:rsidRPr="003E558D" w:rsidRDefault="00221934" w:rsidP="004A0E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02A1">
        <w:rPr>
          <w:rFonts w:ascii="Times New Roman" w:hAnsi="Times New Roman" w:cs="Times New Roman"/>
          <w:sz w:val="24"/>
          <w:szCs w:val="24"/>
        </w:rPr>
        <w:t xml:space="preserve">           5. Утвердить порядок, сроки и форму внесения замечаний и предложений участниками публичных слушаний по вопросу предоставления разрешения на отклонение от  предельных параметров разрешенного строительства, реконструкции объектов капитального строительства</w:t>
      </w:r>
      <w:r>
        <w:rPr>
          <w:rFonts w:ascii="Times New Roman" w:hAnsi="Times New Roman" w:cs="Times New Roman"/>
          <w:sz w:val="24"/>
          <w:szCs w:val="24"/>
        </w:rPr>
        <w:t xml:space="preserve"> при размежевании </w:t>
      </w:r>
      <w:r w:rsidRPr="009502A1">
        <w:rPr>
          <w:rFonts w:ascii="Times New Roman" w:hAnsi="Times New Roman" w:cs="Times New Roman"/>
          <w:sz w:val="24"/>
          <w:szCs w:val="24"/>
        </w:rPr>
        <w:t>земельного участка с кадастровым номером 66:29:2201018:47 по адресу: Свердловская обл., Тугулымский район, п.г.т. Тугулым,ул. Федюнинского, д. 96</w:t>
      </w:r>
      <w:r w:rsidRPr="003E558D">
        <w:rPr>
          <w:rFonts w:ascii="Times New Roman" w:hAnsi="Times New Roman" w:cs="Times New Roman"/>
          <w:sz w:val="24"/>
          <w:szCs w:val="24"/>
        </w:rPr>
        <w:t>, подлежащ</w:t>
      </w:r>
      <w:r>
        <w:rPr>
          <w:rFonts w:ascii="Times New Roman" w:hAnsi="Times New Roman" w:cs="Times New Roman"/>
          <w:sz w:val="24"/>
          <w:szCs w:val="24"/>
        </w:rPr>
        <w:t>ему</w:t>
      </w:r>
      <w:r w:rsidRPr="003E558D">
        <w:rPr>
          <w:rFonts w:ascii="Times New Roman" w:hAnsi="Times New Roman" w:cs="Times New Roman"/>
          <w:sz w:val="24"/>
          <w:szCs w:val="24"/>
        </w:rPr>
        <w:t xml:space="preserve"> рассмотрению на публичных слушаниях, а также порядок и сроки их рассмотрения, порядок получения консультаций при посещении экспозици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3E558D">
        <w:rPr>
          <w:rFonts w:ascii="Times New Roman" w:hAnsi="Times New Roman" w:cs="Times New Roman"/>
          <w:sz w:val="24"/>
          <w:szCs w:val="24"/>
        </w:rPr>
        <w:t xml:space="preserve"> так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3E558D">
        <w:rPr>
          <w:rFonts w:ascii="Times New Roman" w:hAnsi="Times New Roman" w:cs="Times New Roman"/>
          <w:sz w:val="24"/>
          <w:szCs w:val="24"/>
        </w:rPr>
        <w:t xml:space="preserve"> проек</w:t>
      </w:r>
      <w:r>
        <w:rPr>
          <w:rFonts w:ascii="Times New Roman" w:hAnsi="Times New Roman" w:cs="Times New Roman"/>
          <w:sz w:val="24"/>
          <w:szCs w:val="24"/>
        </w:rPr>
        <w:t xml:space="preserve">та,  </w:t>
      </w:r>
      <w:r w:rsidRPr="003E558D">
        <w:rPr>
          <w:rFonts w:ascii="Times New Roman" w:hAnsi="Times New Roman" w:cs="Times New Roman"/>
          <w:sz w:val="24"/>
          <w:szCs w:val="24"/>
        </w:rPr>
        <w:t>в соответствии с приложением № 3 к настоящему постановлению (прилагается).</w:t>
      </w:r>
    </w:p>
    <w:p w:rsidR="00221934" w:rsidRPr="003E558D" w:rsidRDefault="00221934" w:rsidP="009502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558D">
        <w:rPr>
          <w:rFonts w:ascii="Times New Roman" w:hAnsi="Times New Roman" w:cs="Times New Roman"/>
          <w:sz w:val="24"/>
          <w:szCs w:val="24"/>
        </w:rPr>
        <w:t xml:space="preserve">           6. Оргкомитету публичных слушаний по вопро</w:t>
      </w:r>
      <w:r>
        <w:rPr>
          <w:rFonts w:ascii="Times New Roman" w:hAnsi="Times New Roman" w:cs="Times New Roman"/>
          <w:sz w:val="24"/>
          <w:szCs w:val="24"/>
        </w:rPr>
        <w:t>су</w:t>
      </w:r>
      <w:r w:rsidRPr="003E558D">
        <w:rPr>
          <w:rFonts w:ascii="Times New Roman" w:hAnsi="Times New Roman" w:cs="Times New Roman"/>
          <w:sz w:val="24"/>
          <w:szCs w:val="24"/>
        </w:rPr>
        <w:t xml:space="preserve"> предоставления разрешени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3E558D">
        <w:rPr>
          <w:rFonts w:ascii="Times New Roman" w:hAnsi="Times New Roman" w:cs="Times New Roman"/>
          <w:sz w:val="24"/>
          <w:szCs w:val="24"/>
        </w:rPr>
        <w:t>на отклонение от  предельных параметров разрешенного строительства, реконструкции объектов капитального строительства</w:t>
      </w:r>
      <w:r w:rsidRPr="009502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502A1">
        <w:rPr>
          <w:rFonts w:ascii="Times New Roman" w:hAnsi="Times New Roman" w:cs="Times New Roman"/>
          <w:sz w:val="24"/>
          <w:szCs w:val="24"/>
        </w:rPr>
        <w:t>при размежевании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502A1">
        <w:rPr>
          <w:rFonts w:ascii="Times New Roman" w:hAnsi="Times New Roman" w:cs="Times New Roman"/>
          <w:sz w:val="24"/>
          <w:szCs w:val="24"/>
        </w:rPr>
        <w:t>земельного участка с кадастровым номером 66:29:2201018:47 по адресу: Свердловская обл., Тугулымский район, п.г.т. Тугулым,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02A1">
        <w:rPr>
          <w:rFonts w:ascii="Times New Roman" w:hAnsi="Times New Roman" w:cs="Times New Roman"/>
          <w:sz w:val="24"/>
          <w:szCs w:val="24"/>
        </w:rPr>
        <w:t>ул. Федюнинского, д. 96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E558D">
        <w:rPr>
          <w:rFonts w:ascii="Times New Roman" w:hAnsi="Times New Roman" w:cs="Times New Roman"/>
          <w:sz w:val="24"/>
          <w:szCs w:val="24"/>
        </w:rPr>
        <w:t>подлежащ</w:t>
      </w:r>
      <w:r>
        <w:rPr>
          <w:rFonts w:ascii="Times New Roman" w:hAnsi="Times New Roman" w:cs="Times New Roman"/>
          <w:sz w:val="24"/>
          <w:szCs w:val="24"/>
        </w:rPr>
        <w:t xml:space="preserve">ему </w:t>
      </w:r>
      <w:r w:rsidRPr="003E558D">
        <w:rPr>
          <w:rFonts w:ascii="Times New Roman" w:hAnsi="Times New Roman" w:cs="Times New Roman"/>
          <w:sz w:val="24"/>
          <w:szCs w:val="24"/>
        </w:rPr>
        <w:t>рассмотрению на публичных слушаниях:</w:t>
      </w:r>
    </w:p>
    <w:p w:rsidR="00221934" w:rsidRPr="003E558D" w:rsidRDefault="00221934" w:rsidP="004A0EE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r w:rsidRPr="0094502B">
        <w:rPr>
          <w:rFonts w:ascii="Times New Roman" w:hAnsi="Times New Roman" w:cs="Times New Roman"/>
          <w:sz w:val="24"/>
          <w:szCs w:val="24"/>
        </w:rPr>
        <w:t>6.1. Обеспечить проведение публичных слушаний по рассмотрению проект</w:t>
      </w:r>
      <w:r>
        <w:rPr>
          <w:rFonts w:ascii="Times New Roman" w:hAnsi="Times New Roman" w:cs="Times New Roman"/>
          <w:sz w:val="24"/>
          <w:szCs w:val="24"/>
        </w:rPr>
        <w:t>а,</w:t>
      </w:r>
      <w:r w:rsidRPr="0094502B">
        <w:rPr>
          <w:rFonts w:ascii="Times New Roman" w:hAnsi="Times New Roman" w:cs="Times New Roman"/>
          <w:sz w:val="24"/>
          <w:szCs w:val="24"/>
        </w:rPr>
        <w:t xml:space="preserve"> указанн</w:t>
      </w:r>
      <w:r>
        <w:rPr>
          <w:rFonts w:ascii="Times New Roman" w:hAnsi="Times New Roman" w:cs="Times New Roman"/>
          <w:sz w:val="24"/>
          <w:szCs w:val="24"/>
        </w:rPr>
        <w:t xml:space="preserve">ого </w:t>
      </w:r>
      <w:r w:rsidRPr="0094502B">
        <w:rPr>
          <w:rFonts w:ascii="Times New Roman" w:hAnsi="Times New Roman" w:cs="Times New Roman"/>
          <w:sz w:val="24"/>
          <w:szCs w:val="24"/>
        </w:rPr>
        <w:t>в пункте 1 настоящего постановления.</w:t>
      </w:r>
    </w:p>
    <w:p w:rsidR="00221934" w:rsidRPr="000229EC" w:rsidRDefault="00221934" w:rsidP="000229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4502B">
        <w:rPr>
          <w:rFonts w:ascii="Times New Roman" w:hAnsi="Times New Roman" w:cs="Times New Roman"/>
          <w:sz w:val="24"/>
          <w:szCs w:val="24"/>
        </w:rPr>
        <w:t>6.2.</w:t>
      </w:r>
      <w:r>
        <w:rPr>
          <w:rFonts w:ascii="Times New Roman" w:hAnsi="Times New Roman" w:cs="Times New Roman"/>
          <w:sz w:val="24"/>
          <w:szCs w:val="24"/>
        </w:rPr>
        <w:t xml:space="preserve"> Не позднее 15.08.2022</w:t>
      </w:r>
      <w:r w:rsidRPr="0094502B">
        <w:rPr>
          <w:rFonts w:ascii="Times New Roman" w:hAnsi="Times New Roman" w:cs="Times New Roman"/>
          <w:sz w:val="24"/>
          <w:szCs w:val="24"/>
        </w:rPr>
        <w:t xml:space="preserve"> г. разместить </w:t>
      </w:r>
      <w:r>
        <w:rPr>
          <w:rFonts w:ascii="Times New Roman" w:hAnsi="Times New Roman" w:cs="Times New Roman"/>
          <w:sz w:val="24"/>
          <w:szCs w:val="24"/>
        </w:rPr>
        <w:t xml:space="preserve">схему размежевания земельного участка </w:t>
      </w:r>
      <w:r w:rsidRPr="000229EC">
        <w:rPr>
          <w:rFonts w:ascii="Times New Roman" w:hAnsi="Times New Roman" w:cs="Times New Roman"/>
          <w:sz w:val="24"/>
          <w:szCs w:val="24"/>
        </w:rPr>
        <w:t>с кадастровым номером 66:29:2201018:47 по адресу: Свердловская обл., Тугулымский район, п.г.т. Тугулым, ул. Федюнинского, д. 96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502B">
        <w:rPr>
          <w:rFonts w:ascii="Times New Roman" w:hAnsi="Times New Roman" w:cs="Times New Roman"/>
          <w:sz w:val="24"/>
          <w:szCs w:val="24"/>
        </w:rPr>
        <w:t xml:space="preserve">на официальном сайте администрации Тугулымского </w:t>
      </w:r>
      <w:r w:rsidRPr="000229EC">
        <w:rPr>
          <w:rFonts w:ascii="Times New Roman" w:hAnsi="Times New Roman" w:cs="Times New Roman"/>
          <w:sz w:val="24"/>
          <w:szCs w:val="24"/>
        </w:rPr>
        <w:t xml:space="preserve">городского округа на странице </w:t>
      </w:r>
      <w:hyperlink r:id="rId6" w:history="1">
        <w:r w:rsidRPr="000229EC">
          <w:rPr>
            <w:rStyle w:val="Hyperlink"/>
            <w:rFonts w:ascii="Times New Roman" w:hAnsi="Times New Roman" w:cs="Times New Roman"/>
            <w:sz w:val="24"/>
            <w:szCs w:val="24"/>
          </w:rPr>
          <w:t>https://tugulym.midural.ru</w:t>
        </w:r>
      </w:hyperlink>
      <w:r w:rsidRPr="000229EC">
        <w:rPr>
          <w:rFonts w:ascii="Times New Roman" w:hAnsi="Times New Roman" w:cs="Times New Roman"/>
          <w:sz w:val="24"/>
          <w:szCs w:val="24"/>
        </w:rPr>
        <w:t>, во вкладке «ГРАДОСТРОИТЕЛЬСТВО»  и организовать экспозицию схемы  размежевания  земельного участка с кадастровым номером 66:29:2201018:47 по адресу: Свердловская обл., Тугулымский район, п.г.т. Тугулым, ул. Федюнинского, д. 96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29EC">
        <w:rPr>
          <w:rFonts w:ascii="Times New Roman" w:hAnsi="Times New Roman" w:cs="Times New Roman"/>
          <w:sz w:val="24"/>
          <w:szCs w:val="24"/>
        </w:rPr>
        <w:t>в Тугулымской поселковой управе   администрации Тугулымского городского округа.</w:t>
      </w:r>
    </w:p>
    <w:p w:rsidR="00221934" w:rsidRPr="0094502B" w:rsidRDefault="00221934" w:rsidP="004A0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02B">
        <w:rPr>
          <w:rFonts w:ascii="Times New Roman" w:hAnsi="Times New Roman" w:cs="Times New Roman"/>
          <w:sz w:val="24"/>
          <w:szCs w:val="24"/>
        </w:rPr>
        <w:t>6.3. По завершении публичных слушаний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4502B">
        <w:rPr>
          <w:rFonts w:ascii="Times New Roman" w:hAnsi="Times New Roman" w:cs="Times New Roman"/>
          <w:sz w:val="24"/>
          <w:szCs w:val="24"/>
        </w:rPr>
        <w:t xml:space="preserve"> подготовить и разместить на официальном сайте администрации Тугулымского городского округа на странице </w:t>
      </w:r>
      <w:hyperlink r:id="rId7" w:history="1">
        <w:r w:rsidRPr="0094502B">
          <w:rPr>
            <w:rStyle w:val="Hyperlink"/>
            <w:rFonts w:ascii="Times New Roman" w:hAnsi="Times New Roman" w:cs="Times New Roman"/>
            <w:sz w:val="24"/>
            <w:szCs w:val="24"/>
          </w:rPr>
          <w:t>https://tugulym.midural.ru</w:t>
        </w:r>
      </w:hyperlink>
      <w:r w:rsidRPr="0094502B">
        <w:rPr>
          <w:rFonts w:ascii="Times New Roman" w:hAnsi="Times New Roman" w:cs="Times New Roman"/>
          <w:sz w:val="24"/>
          <w:szCs w:val="24"/>
        </w:rPr>
        <w:t xml:space="preserve"> протокол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502B">
        <w:rPr>
          <w:rFonts w:ascii="Times New Roman" w:hAnsi="Times New Roman" w:cs="Times New Roman"/>
          <w:sz w:val="24"/>
          <w:szCs w:val="24"/>
        </w:rPr>
        <w:t>участников публичных слушаний и заключени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4502B">
        <w:rPr>
          <w:rFonts w:ascii="Times New Roman" w:hAnsi="Times New Roman" w:cs="Times New Roman"/>
          <w:sz w:val="24"/>
          <w:szCs w:val="24"/>
        </w:rPr>
        <w:t xml:space="preserve"> о результатах публичных слушаний.</w:t>
      </w:r>
    </w:p>
    <w:p w:rsidR="00221934" w:rsidRPr="0094502B" w:rsidRDefault="00221934" w:rsidP="004A0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02B">
        <w:rPr>
          <w:rFonts w:ascii="Times New Roman" w:hAnsi="Times New Roman" w:cs="Times New Roman"/>
          <w:sz w:val="24"/>
          <w:szCs w:val="24"/>
        </w:rPr>
        <w:t>7. Опубликовать настоящее постановление</w:t>
      </w:r>
      <w:r>
        <w:rPr>
          <w:rFonts w:ascii="Times New Roman" w:hAnsi="Times New Roman" w:cs="Times New Roman"/>
          <w:sz w:val="24"/>
          <w:szCs w:val="24"/>
        </w:rPr>
        <w:t xml:space="preserve"> в общественно-политической газете «Знамя труда», а схему земельного участка на официальном сайте Тугулымского городского округа.</w:t>
      </w:r>
    </w:p>
    <w:p w:rsidR="00221934" w:rsidRPr="0094502B" w:rsidRDefault="00221934" w:rsidP="004A0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02B">
        <w:rPr>
          <w:rFonts w:ascii="Times New Roman" w:hAnsi="Times New Roman" w:cs="Times New Roman"/>
          <w:sz w:val="24"/>
          <w:szCs w:val="24"/>
        </w:rPr>
        <w:t>8. Настоящее постановление вступает в силу после его официального опубликования.</w:t>
      </w:r>
    </w:p>
    <w:p w:rsidR="00221934" w:rsidRPr="0094502B" w:rsidRDefault="00221934" w:rsidP="004A0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02B">
        <w:rPr>
          <w:rFonts w:ascii="Times New Roman" w:hAnsi="Times New Roman" w:cs="Times New Roman"/>
          <w:sz w:val="24"/>
          <w:szCs w:val="24"/>
        </w:rPr>
        <w:t xml:space="preserve">9.Контроль исполнения постановления возложить </w:t>
      </w:r>
      <w:r>
        <w:rPr>
          <w:rFonts w:ascii="Times New Roman" w:hAnsi="Times New Roman" w:cs="Times New Roman"/>
          <w:sz w:val="24"/>
          <w:szCs w:val="24"/>
        </w:rPr>
        <w:t>на заместителя главы администрации Тугулымского городского округа Дашко С.В.</w:t>
      </w:r>
    </w:p>
    <w:p w:rsidR="00221934" w:rsidRPr="0094502B" w:rsidRDefault="00221934" w:rsidP="00945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1934" w:rsidRPr="0094502B" w:rsidRDefault="00221934" w:rsidP="00945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1934" w:rsidRDefault="00221934" w:rsidP="00E925B8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1934" w:rsidRDefault="00221934" w:rsidP="00240E54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1934" w:rsidRDefault="00221934" w:rsidP="0019435A">
      <w:pPr>
        <w:tabs>
          <w:tab w:val="left" w:pos="717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</w:t>
      </w:r>
    </w:p>
    <w:p w:rsidR="00221934" w:rsidRDefault="00221934" w:rsidP="0019435A">
      <w:pPr>
        <w:tabs>
          <w:tab w:val="left" w:pos="784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Тугулымского городского округа</w:t>
      </w:r>
      <w:r>
        <w:rPr>
          <w:rFonts w:ascii="Times New Roman" w:hAnsi="Times New Roman" w:cs="Times New Roman"/>
          <w:sz w:val="24"/>
          <w:szCs w:val="24"/>
        </w:rPr>
        <w:tab/>
        <w:t xml:space="preserve">     Н.Д.Черепанов</w:t>
      </w:r>
    </w:p>
    <w:p w:rsidR="00221934" w:rsidRDefault="00221934" w:rsidP="0019435A">
      <w:pPr>
        <w:tabs>
          <w:tab w:val="left" w:pos="717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1934" w:rsidRDefault="00221934" w:rsidP="00240E54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1934" w:rsidRDefault="00221934" w:rsidP="00240E54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1934" w:rsidRDefault="00221934" w:rsidP="00240E54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1934" w:rsidRDefault="00221934" w:rsidP="00240E54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1934" w:rsidRDefault="00221934" w:rsidP="00240E54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1934" w:rsidRPr="00240E54" w:rsidRDefault="00221934" w:rsidP="00240E54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40E54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221934" w:rsidRPr="00240E54" w:rsidRDefault="00221934" w:rsidP="00240E54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40E54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240E54">
        <w:rPr>
          <w:rFonts w:ascii="Times New Roman" w:hAnsi="Times New Roman" w:cs="Times New Roman"/>
          <w:sz w:val="24"/>
          <w:szCs w:val="24"/>
        </w:rPr>
        <w:t xml:space="preserve">остановлению администрации </w:t>
      </w:r>
    </w:p>
    <w:p w:rsidR="00221934" w:rsidRPr="00240E54" w:rsidRDefault="00221934" w:rsidP="00240E54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40E54">
        <w:rPr>
          <w:rFonts w:ascii="Times New Roman" w:hAnsi="Times New Roman" w:cs="Times New Roman"/>
          <w:sz w:val="24"/>
          <w:szCs w:val="24"/>
        </w:rPr>
        <w:t>Тугулымского городского округа</w:t>
      </w:r>
    </w:p>
    <w:p w:rsidR="00221934" w:rsidRPr="00240E54" w:rsidRDefault="00221934" w:rsidP="00240E54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40E54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08.08.</w:t>
      </w:r>
      <w:r w:rsidRPr="00240E54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40E54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292</w:t>
      </w:r>
    </w:p>
    <w:p w:rsidR="00221934" w:rsidRPr="00240E54" w:rsidRDefault="00221934" w:rsidP="00240E54">
      <w:pPr>
        <w:tabs>
          <w:tab w:val="left" w:pos="717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21934" w:rsidRPr="00240E54" w:rsidRDefault="00221934" w:rsidP="00240E54">
      <w:pPr>
        <w:tabs>
          <w:tab w:val="left" w:pos="717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21934" w:rsidRPr="00240E54" w:rsidRDefault="00221934" w:rsidP="00240E54">
      <w:pPr>
        <w:tabs>
          <w:tab w:val="left" w:pos="717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40E54">
        <w:rPr>
          <w:rFonts w:ascii="Times New Roman" w:hAnsi="Times New Roman" w:cs="Times New Roman"/>
          <w:b/>
          <w:bCs/>
          <w:sz w:val="24"/>
          <w:szCs w:val="24"/>
        </w:rPr>
        <w:t xml:space="preserve">Оповещение о порядке и сроках проведения публичных слушаний </w:t>
      </w:r>
    </w:p>
    <w:p w:rsidR="00221934" w:rsidRPr="00447B06" w:rsidRDefault="00221934" w:rsidP="003E558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 вопросу  предоставления </w:t>
      </w:r>
      <w:r w:rsidRPr="00447B06">
        <w:rPr>
          <w:rFonts w:ascii="Times New Roman" w:hAnsi="Times New Roman" w:cs="Times New Roman"/>
          <w:b/>
          <w:bCs/>
          <w:sz w:val="24"/>
          <w:szCs w:val="24"/>
        </w:rPr>
        <w:t>разрешени</w:t>
      </w:r>
      <w:r>
        <w:rPr>
          <w:rFonts w:ascii="Times New Roman" w:hAnsi="Times New Roman" w:cs="Times New Roman"/>
          <w:b/>
          <w:bCs/>
          <w:sz w:val="24"/>
          <w:szCs w:val="24"/>
        </w:rPr>
        <w:t>й</w:t>
      </w:r>
      <w:r w:rsidRPr="00447B06">
        <w:rPr>
          <w:rFonts w:ascii="Times New Roman" w:hAnsi="Times New Roman" w:cs="Times New Roman"/>
          <w:b/>
          <w:bCs/>
          <w:sz w:val="24"/>
          <w:szCs w:val="24"/>
        </w:rPr>
        <w:t xml:space="preserve"> на отклонение от  предельных параметров разрешенного строительства, реконструкции объектов капитального строительства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при размежевании земельного участка с кадастровым номером 66:29:2201018:47 по адресу: Свердловская обл., Тугулымский район, п.г.т. Тугулым, ул. Федюнинского, д. 96</w:t>
      </w:r>
    </w:p>
    <w:p w:rsidR="00221934" w:rsidRPr="00240E54" w:rsidRDefault="00221934" w:rsidP="00240E54">
      <w:pPr>
        <w:tabs>
          <w:tab w:val="left" w:pos="717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21934" w:rsidRPr="00240E54" w:rsidRDefault="00221934" w:rsidP="00240E54">
      <w:pPr>
        <w:tabs>
          <w:tab w:val="left" w:pos="717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1934" w:rsidRPr="00CF341A" w:rsidRDefault="00221934" w:rsidP="007061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40E54">
        <w:rPr>
          <w:rFonts w:ascii="Times New Roman" w:hAnsi="Times New Roman" w:cs="Times New Roman"/>
          <w:sz w:val="24"/>
          <w:szCs w:val="24"/>
        </w:rPr>
        <w:t xml:space="preserve">Место, дата, а также время прохождения публичных слушаний </w:t>
      </w:r>
      <w:r>
        <w:rPr>
          <w:rFonts w:ascii="Times New Roman" w:hAnsi="Times New Roman" w:cs="Times New Roman"/>
          <w:sz w:val="24"/>
          <w:szCs w:val="24"/>
        </w:rPr>
        <w:t xml:space="preserve">по вопросу </w:t>
      </w:r>
      <w:r w:rsidRPr="006C729D">
        <w:rPr>
          <w:rFonts w:ascii="Times New Roman" w:hAnsi="Times New Roman" w:cs="Times New Roman"/>
          <w:sz w:val="24"/>
          <w:szCs w:val="24"/>
        </w:rPr>
        <w:t>разрешени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6C729D">
        <w:rPr>
          <w:rFonts w:ascii="Times New Roman" w:hAnsi="Times New Roman" w:cs="Times New Roman"/>
          <w:sz w:val="24"/>
          <w:szCs w:val="24"/>
        </w:rPr>
        <w:t xml:space="preserve"> </w:t>
      </w:r>
      <w:r w:rsidRPr="007061FE">
        <w:rPr>
          <w:rFonts w:ascii="Times New Roman" w:hAnsi="Times New Roman" w:cs="Times New Roman"/>
          <w:sz w:val="24"/>
          <w:szCs w:val="24"/>
        </w:rPr>
        <w:t>на отклонение от  предельных параметров разрешенного строительства, реконструкции объектов капитального строительства при размежевании земельного участка с кадастровым номером 66:29:2201018:47 по адресу: Свердловская обл., Тугулымский район, п.г.т. Тугулым, ул. Федюнинского, д. 96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F341A">
        <w:rPr>
          <w:rFonts w:ascii="Times New Roman" w:hAnsi="Times New Roman" w:cs="Times New Roman"/>
          <w:sz w:val="24"/>
          <w:szCs w:val="24"/>
        </w:rPr>
        <w:t xml:space="preserve">в соответствии с приложением № 1 к настоящему оповещению. </w:t>
      </w:r>
    </w:p>
    <w:p w:rsidR="00221934" w:rsidRPr="00240E54" w:rsidRDefault="00221934" w:rsidP="00240E54">
      <w:pPr>
        <w:tabs>
          <w:tab w:val="left" w:pos="71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0E54">
        <w:rPr>
          <w:rFonts w:ascii="Times New Roman" w:hAnsi="Times New Roman" w:cs="Times New Roman"/>
          <w:sz w:val="24"/>
          <w:szCs w:val="24"/>
        </w:rPr>
        <w:t>Публичные слушания проводятся в соответствии с порядком, определенным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Тугулымский городской округ, Положением о порядке организации и проведения публичных слушаний в Тугулымском городском округе.</w:t>
      </w:r>
    </w:p>
    <w:p w:rsidR="00221934" w:rsidRDefault="00221934" w:rsidP="006C729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40E54">
        <w:rPr>
          <w:rFonts w:ascii="Times New Roman" w:hAnsi="Times New Roman" w:cs="Times New Roman"/>
          <w:sz w:val="24"/>
          <w:szCs w:val="24"/>
        </w:rPr>
        <w:t xml:space="preserve">Публичные слушания по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341A">
        <w:rPr>
          <w:rFonts w:ascii="Times New Roman" w:hAnsi="Times New Roman" w:cs="Times New Roman"/>
          <w:sz w:val="24"/>
          <w:szCs w:val="24"/>
        </w:rPr>
        <w:t>вопросу предоставления разрешени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CF341A">
        <w:rPr>
          <w:rFonts w:ascii="Times New Roman" w:hAnsi="Times New Roman" w:cs="Times New Roman"/>
          <w:sz w:val="24"/>
          <w:szCs w:val="24"/>
        </w:rPr>
        <w:t xml:space="preserve"> </w:t>
      </w:r>
      <w:r w:rsidRPr="006C729D">
        <w:rPr>
          <w:rFonts w:ascii="Times New Roman" w:hAnsi="Times New Roman" w:cs="Times New Roman"/>
          <w:sz w:val="24"/>
          <w:szCs w:val="24"/>
        </w:rPr>
        <w:t>на отклонение от  предельных параметров разрешенного строительства, реконструкции объектов капитального строительства</w:t>
      </w:r>
      <w:r w:rsidRPr="007061FE">
        <w:rPr>
          <w:rFonts w:ascii="Times New Roman" w:hAnsi="Times New Roman" w:cs="Times New Roman"/>
          <w:sz w:val="24"/>
          <w:szCs w:val="24"/>
        </w:rPr>
        <w:t xml:space="preserve"> при размежевании земельного участка с кадастровым номером 66:29:2201018:47 по адресу: Свердловская обл., Тугулымский район, п.г.т. Тугулым, ул. Федюнинского, д. 96</w:t>
      </w:r>
      <w:r>
        <w:rPr>
          <w:rFonts w:ascii="Times New Roman" w:hAnsi="Times New Roman" w:cs="Times New Roman"/>
          <w:sz w:val="24"/>
          <w:szCs w:val="24"/>
        </w:rPr>
        <w:t xml:space="preserve"> ,</w:t>
      </w:r>
      <w:r w:rsidRPr="00240E54">
        <w:rPr>
          <w:rFonts w:ascii="Times New Roman" w:hAnsi="Times New Roman" w:cs="Times New Roman"/>
          <w:sz w:val="24"/>
          <w:szCs w:val="24"/>
        </w:rPr>
        <w:t xml:space="preserve"> проводятся по инициативе главы Тугулымского городского округа.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1934" w:rsidRDefault="00221934" w:rsidP="000229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Ознакомиться со</w:t>
      </w:r>
      <w:r w:rsidRPr="00240E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схемой размежевания земельного участка с 15.08.2022г. можно</w:t>
      </w:r>
      <w:r w:rsidRPr="00240E54">
        <w:rPr>
          <w:rFonts w:ascii="Times New Roman" w:hAnsi="Times New Roman" w:cs="Times New Roman"/>
          <w:sz w:val="24"/>
          <w:szCs w:val="24"/>
        </w:rPr>
        <w:t xml:space="preserve"> на официальном сайте администрации Тугулымского городского округа на странице </w:t>
      </w:r>
      <w:hyperlink r:id="rId8" w:history="1">
        <w:r w:rsidRPr="00240E54">
          <w:rPr>
            <w:rStyle w:val="Hyperlink"/>
            <w:rFonts w:ascii="Times New Roman" w:hAnsi="Times New Roman" w:cs="Times New Roman"/>
            <w:sz w:val="24"/>
            <w:szCs w:val="24"/>
          </w:rPr>
          <w:t>https://tugulym.midural.ru</w:t>
        </w:r>
      </w:hyperlink>
      <w:r w:rsidRPr="00240E54">
        <w:rPr>
          <w:rFonts w:ascii="Times New Roman" w:hAnsi="Times New Roman" w:cs="Times New Roman"/>
          <w:sz w:val="24"/>
          <w:szCs w:val="24"/>
        </w:rPr>
        <w:t xml:space="preserve">, во вкладке «ГРАДОСТРОИТЕЛЬСТВО». Также </w:t>
      </w:r>
      <w:r>
        <w:rPr>
          <w:rFonts w:ascii="Times New Roman" w:hAnsi="Times New Roman" w:cs="Times New Roman"/>
          <w:sz w:val="24"/>
          <w:szCs w:val="24"/>
        </w:rPr>
        <w:t xml:space="preserve">в Тугулымской поселковой управе </w:t>
      </w:r>
      <w:r w:rsidRPr="00240E54">
        <w:rPr>
          <w:rFonts w:ascii="Times New Roman" w:hAnsi="Times New Roman" w:cs="Times New Roman"/>
          <w:sz w:val="24"/>
          <w:szCs w:val="24"/>
        </w:rPr>
        <w:t>администрации Тугулымского городского округа</w:t>
      </w:r>
      <w:r>
        <w:rPr>
          <w:rFonts w:ascii="Times New Roman" w:hAnsi="Times New Roman" w:cs="Times New Roman"/>
          <w:sz w:val="24"/>
          <w:szCs w:val="24"/>
        </w:rPr>
        <w:t xml:space="preserve"> с 15.08.2022 </w:t>
      </w:r>
      <w:r w:rsidRPr="00B20C3F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15.09</w:t>
      </w:r>
      <w:r w:rsidRPr="00B20C3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2 буде</w:t>
      </w:r>
      <w:r w:rsidRPr="00240E54">
        <w:rPr>
          <w:rFonts w:ascii="Times New Roman" w:hAnsi="Times New Roman" w:cs="Times New Roman"/>
          <w:sz w:val="24"/>
          <w:szCs w:val="24"/>
        </w:rPr>
        <w:t>т размещен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40E54">
        <w:rPr>
          <w:rFonts w:ascii="Times New Roman" w:hAnsi="Times New Roman" w:cs="Times New Roman"/>
          <w:sz w:val="24"/>
          <w:szCs w:val="24"/>
        </w:rPr>
        <w:t xml:space="preserve"> экспозици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40E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схемы размежевания земельного участка </w:t>
      </w:r>
      <w:r w:rsidRPr="000229EC">
        <w:rPr>
          <w:rFonts w:ascii="Times New Roman" w:hAnsi="Times New Roman" w:cs="Times New Roman"/>
          <w:sz w:val="24"/>
          <w:szCs w:val="24"/>
        </w:rPr>
        <w:t>с кадастровым номером 66:29:2201018:47 по адресу: Свердловская обл., Тугулымский район, п.г.т. Тугулым, ул. Федюнинского, д. 96</w:t>
      </w:r>
      <w:r w:rsidRPr="00240E54">
        <w:rPr>
          <w:rFonts w:ascii="Times New Roman" w:hAnsi="Times New Roman" w:cs="Times New Roman"/>
          <w:sz w:val="24"/>
          <w:szCs w:val="24"/>
        </w:rPr>
        <w:t>, в отношении котор</w:t>
      </w:r>
      <w:r>
        <w:rPr>
          <w:rFonts w:ascii="Times New Roman" w:hAnsi="Times New Roman" w:cs="Times New Roman"/>
          <w:sz w:val="24"/>
          <w:szCs w:val="24"/>
        </w:rPr>
        <w:t xml:space="preserve">ого </w:t>
      </w:r>
      <w:r w:rsidRPr="00240E54">
        <w:rPr>
          <w:rFonts w:ascii="Times New Roman" w:hAnsi="Times New Roman" w:cs="Times New Roman"/>
          <w:sz w:val="24"/>
          <w:szCs w:val="24"/>
        </w:rPr>
        <w:t xml:space="preserve">будут проводиться публичные слушания. </w:t>
      </w:r>
    </w:p>
    <w:p w:rsidR="00221934" w:rsidRDefault="00221934" w:rsidP="006C729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40E54">
        <w:rPr>
          <w:rFonts w:ascii="Times New Roman" w:hAnsi="Times New Roman" w:cs="Times New Roman"/>
          <w:sz w:val="24"/>
          <w:szCs w:val="24"/>
        </w:rPr>
        <w:t xml:space="preserve">Информация о месте размещения, дате открытия, времени, сроках проведения посещения экспозиций содержится в приложении 2 к оповещению. Посетители экспозиции подлежат регистрации в журнале посетителей экспозиции, который ведется специалистом </w:t>
      </w:r>
      <w:r>
        <w:rPr>
          <w:rFonts w:ascii="Times New Roman" w:hAnsi="Times New Roman" w:cs="Times New Roman"/>
          <w:sz w:val="24"/>
          <w:szCs w:val="24"/>
        </w:rPr>
        <w:t>Тугулымской поселковой управы</w:t>
      </w:r>
      <w:r w:rsidRPr="00240E54">
        <w:rPr>
          <w:rFonts w:ascii="Times New Roman" w:hAnsi="Times New Roman" w:cs="Times New Roman"/>
          <w:sz w:val="24"/>
          <w:szCs w:val="24"/>
        </w:rPr>
        <w:t xml:space="preserve"> администрации Тугулымского городского округа.</w:t>
      </w:r>
    </w:p>
    <w:p w:rsidR="00221934" w:rsidRDefault="00221934" w:rsidP="003D54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3D54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Организационный комитет, а также специалист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3D54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поселков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ой</w:t>
      </w:r>
      <w:r w:rsidRPr="003D54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управ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ы обеспе</w:t>
      </w:r>
      <w:r w:rsidRPr="003D54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чивают соблюдение гражданами социального дистанцирования, в том числе путем нанесения специальной разметки и установления специального режима допуска нахождения в зданиях, на соответствующей территории (включая прилегающую территорию)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Pr="003D54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согласно пункта 5 Указа Губернатора Свердловской области от 18.03.2020 г. № 100-УГ при посещении гражданами экспозиции, а также проведении публичных слушаний.</w:t>
      </w:r>
    </w:p>
    <w:p w:rsidR="00221934" w:rsidRPr="003D5400" w:rsidRDefault="00221934" w:rsidP="003D54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21934" w:rsidRDefault="00221934" w:rsidP="007447CB">
      <w:pPr>
        <w:tabs>
          <w:tab w:val="left" w:pos="717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1934" w:rsidRPr="00455AFA" w:rsidRDefault="00221934" w:rsidP="004A0EEC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55AFA">
        <w:rPr>
          <w:rFonts w:ascii="Times New Roman" w:hAnsi="Times New Roman" w:cs="Times New Roman"/>
          <w:sz w:val="24"/>
          <w:szCs w:val="24"/>
        </w:rPr>
        <w:t>Приложение 1</w:t>
      </w:r>
    </w:p>
    <w:p w:rsidR="00221934" w:rsidRPr="006D1542" w:rsidRDefault="00221934" w:rsidP="004A0EEC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55AFA">
        <w:rPr>
          <w:rFonts w:ascii="Times New Roman" w:hAnsi="Times New Roman" w:cs="Times New Roman"/>
          <w:sz w:val="24"/>
          <w:szCs w:val="24"/>
        </w:rPr>
        <w:t xml:space="preserve">к оповещению о начале </w:t>
      </w:r>
      <w:r w:rsidRPr="006D1542">
        <w:rPr>
          <w:rFonts w:ascii="Times New Roman" w:hAnsi="Times New Roman" w:cs="Times New Roman"/>
          <w:sz w:val="24"/>
          <w:szCs w:val="24"/>
        </w:rPr>
        <w:t xml:space="preserve">публичных слушаний </w:t>
      </w:r>
    </w:p>
    <w:p w:rsidR="00221934" w:rsidRDefault="00221934" w:rsidP="004A0EEC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D1542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вопросу предоставления</w:t>
      </w:r>
    </w:p>
    <w:p w:rsidR="00221934" w:rsidRDefault="00221934" w:rsidP="004A0EE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447CB">
        <w:rPr>
          <w:rFonts w:ascii="Times New Roman" w:hAnsi="Times New Roman" w:cs="Times New Roman"/>
          <w:sz w:val="24"/>
          <w:szCs w:val="24"/>
        </w:rPr>
        <w:t xml:space="preserve">разрешений на отклонение от  </w:t>
      </w:r>
    </w:p>
    <w:p w:rsidR="00221934" w:rsidRPr="007447CB" w:rsidRDefault="00221934" w:rsidP="004A0EE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447CB">
        <w:rPr>
          <w:rFonts w:ascii="Times New Roman" w:hAnsi="Times New Roman" w:cs="Times New Roman"/>
          <w:sz w:val="24"/>
          <w:szCs w:val="24"/>
        </w:rPr>
        <w:t xml:space="preserve">предельных параметров разрешенного </w:t>
      </w:r>
    </w:p>
    <w:p w:rsidR="00221934" w:rsidRPr="007447CB" w:rsidRDefault="00221934" w:rsidP="004A0EE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447CB">
        <w:rPr>
          <w:rFonts w:ascii="Times New Roman" w:hAnsi="Times New Roman" w:cs="Times New Roman"/>
          <w:sz w:val="24"/>
          <w:szCs w:val="24"/>
        </w:rPr>
        <w:t xml:space="preserve">строительства, реконструкции </w:t>
      </w:r>
    </w:p>
    <w:p w:rsidR="00221934" w:rsidRDefault="00221934" w:rsidP="004A0EE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447CB">
        <w:rPr>
          <w:rFonts w:ascii="Times New Roman" w:hAnsi="Times New Roman" w:cs="Times New Roman"/>
          <w:sz w:val="24"/>
          <w:szCs w:val="24"/>
        </w:rPr>
        <w:t>объектов капитального строительства</w:t>
      </w:r>
    </w:p>
    <w:p w:rsidR="00221934" w:rsidRDefault="00221934" w:rsidP="004A0EE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061FE">
        <w:rPr>
          <w:rFonts w:ascii="Times New Roman" w:hAnsi="Times New Roman" w:cs="Times New Roman"/>
          <w:sz w:val="24"/>
          <w:szCs w:val="24"/>
        </w:rPr>
        <w:t xml:space="preserve">при размежевании земельного </w:t>
      </w:r>
    </w:p>
    <w:p w:rsidR="00221934" w:rsidRDefault="00221934" w:rsidP="004A0EE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061FE">
        <w:rPr>
          <w:rFonts w:ascii="Times New Roman" w:hAnsi="Times New Roman" w:cs="Times New Roman"/>
          <w:sz w:val="24"/>
          <w:szCs w:val="24"/>
        </w:rPr>
        <w:t xml:space="preserve">участка с кадастровым номером </w:t>
      </w:r>
    </w:p>
    <w:p w:rsidR="00221934" w:rsidRDefault="00221934" w:rsidP="004A0EE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061FE">
        <w:rPr>
          <w:rFonts w:ascii="Times New Roman" w:hAnsi="Times New Roman" w:cs="Times New Roman"/>
          <w:sz w:val="24"/>
          <w:szCs w:val="24"/>
        </w:rPr>
        <w:t>66:29:2201018:47 по адресу:</w:t>
      </w:r>
    </w:p>
    <w:p w:rsidR="00221934" w:rsidRDefault="00221934" w:rsidP="004A0EE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061FE">
        <w:rPr>
          <w:rFonts w:ascii="Times New Roman" w:hAnsi="Times New Roman" w:cs="Times New Roman"/>
          <w:sz w:val="24"/>
          <w:szCs w:val="24"/>
        </w:rPr>
        <w:t xml:space="preserve"> Свердловская обл., Тугулымский район,</w:t>
      </w:r>
    </w:p>
    <w:p w:rsidR="00221934" w:rsidRPr="007447CB" w:rsidRDefault="00221934" w:rsidP="004A0EE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061FE">
        <w:rPr>
          <w:rFonts w:ascii="Times New Roman" w:hAnsi="Times New Roman" w:cs="Times New Roman"/>
          <w:sz w:val="24"/>
          <w:szCs w:val="24"/>
        </w:rPr>
        <w:t xml:space="preserve"> п.г.т. Тугулым, ул. Федюнинского, д. 96</w:t>
      </w:r>
    </w:p>
    <w:p w:rsidR="00221934" w:rsidRPr="00455AFA" w:rsidRDefault="00221934" w:rsidP="007447C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1934" w:rsidRPr="009D2969" w:rsidRDefault="00221934" w:rsidP="00455AFA">
      <w:pPr>
        <w:tabs>
          <w:tab w:val="left" w:pos="717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5AFA">
        <w:rPr>
          <w:rFonts w:ascii="Times New Roman" w:hAnsi="Times New Roman" w:cs="Times New Roman"/>
          <w:b/>
          <w:bCs/>
          <w:sz w:val="24"/>
          <w:szCs w:val="24"/>
        </w:rPr>
        <w:t>План-график проведения публичных слушаний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3"/>
        <w:gridCol w:w="2134"/>
        <w:gridCol w:w="2729"/>
        <w:gridCol w:w="2547"/>
        <w:gridCol w:w="2122"/>
      </w:tblGrid>
      <w:tr w:rsidR="00221934" w:rsidRPr="00D90708">
        <w:tc>
          <w:tcPr>
            <w:tcW w:w="463" w:type="dxa"/>
          </w:tcPr>
          <w:p w:rsidR="00221934" w:rsidRPr="00D90708" w:rsidRDefault="00221934" w:rsidP="00EC35B5">
            <w:pPr>
              <w:tabs>
                <w:tab w:val="left" w:pos="717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7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134" w:type="dxa"/>
          </w:tcPr>
          <w:p w:rsidR="00221934" w:rsidRPr="00D90708" w:rsidRDefault="00221934" w:rsidP="00EC35B5">
            <w:pPr>
              <w:tabs>
                <w:tab w:val="left" w:pos="717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7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  <w:p w:rsidR="00221934" w:rsidRPr="00D90708" w:rsidRDefault="00221934" w:rsidP="00EC35B5">
            <w:pPr>
              <w:tabs>
                <w:tab w:val="left" w:pos="717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7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территориальной администрации</w:t>
            </w:r>
          </w:p>
        </w:tc>
        <w:tc>
          <w:tcPr>
            <w:tcW w:w="2729" w:type="dxa"/>
          </w:tcPr>
          <w:p w:rsidR="00221934" w:rsidRPr="00D90708" w:rsidRDefault="00221934" w:rsidP="00EC35B5">
            <w:pPr>
              <w:tabs>
                <w:tab w:val="left" w:pos="717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7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Населенный пункт</w:t>
            </w:r>
          </w:p>
        </w:tc>
        <w:tc>
          <w:tcPr>
            <w:tcW w:w="2547" w:type="dxa"/>
          </w:tcPr>
          <w:p w:rsidR="00221934" w:rsidRPr="00D90708" w:rsidRDefault="00221934" w:rsidP="00EC35B5">
            <w:pPr>
              <w:tabs>
                <w:tab w:val="left" w:pos="717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7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проведения</w:t>
            </w:r>
          </w:p>
        </w:tc>
        <w:tc>
          <w:tcPr>
            <w:tcW w:w="2122" w:type="dxa"/>
          </w:tcPr>
          <w:p w:rsidR="00221934" w:rsidRPr="00D90708" w:rsidRDefault="00221934" w:rsidP="00EC35B5">
            <w:pPr>
              <w:tabs>
                <w:tab w:val="left" w:pos="717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7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Дата, время проведения</w:t>
            </w:r>
          </w:p>
        </w:tc>
      </w:tr>
      <w:tr w:rsidR="00221934" w:rsidRPr="00D90708">
        <w:tc>
          <w:tcPr>
            <w:tcW w:w="463" w:type="dxa"/>
          </w:tcPr>
          <w:p w:rsidR="00221934" w:rsidRPr="00D90708" w:rsidRDefault="00221934" w:rsidP="00EF4C70">
            <w:pPr>
              <w:tabs>
                <w:tab w:val="left" w:pos="71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4" w:type="dxa"/>
          </w:tcPr>
          <w:p w:rsidR="00221934" w:rsidRPr="00D90708" w:rsidRDefault="00221934" w:rsidP="00EF4C70">
            <w:pPr>
              <w:tabs>
                <w:tab w:val="left" w:pos="71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08">
              <w:rPr>
                <w:rFonts w:ascii="Times New Roman" w:hAnsi="Times New Roman" w:cs="Times New Roman"/>
                <w:sz w:val="24"/>
                <w:szCs w:val="24"/>
              </w:rPr>
              <w:t>Тугулымская поселковая управа</w:t>
            </w:r>
          </w:p>
        </w:tc>
        <w:tc>
          <w:tcPr>
            <w:tcW w:w="2729" w:type="dxa"/>
          </w:tcPr>
          <w:p w:rsidR="00221934" w:rsidRPr="00D90708" w:rsidRDefault="00221934" w:rsidP="00EF4C70">
            <w:pPr>
              <w:tabs>
                <w:tab w:val="left" w:pos="71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08">
              <w:rPr>
                <w:rFonts w:ascii="Times New Roman" w:hAnsi="Times New Roman" w:cs="Times New Roman"/>
                <w:sz w:val="24"/>
                <w:szCs w:val="24"/>
              </w:rPr>
              <w:t>п.г.т. Тугулым</w:t>
            </w:r>
          </w:p>
        </w:tc>
        <w:tc>
          <w:tcPr>
            <w:tcW w:w="2547" w:type="dxa"/>
          </w:tcPr>
          <w:p w:rsidR="00221934" w:rsidRPr="00D90708" w:rsidRDefault="00221934" w:rsidP="00EF4C70">
            <w:pPr>
              <w:tabs>
                <w:tab w:val="left" w:pos="71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08">
              <w:rPr>
                <w:rFonts w:ascii="Times New Roman" w:hAnsi="Times New Roman" w:cs="Times New Roman"/>
                <w:sz w:val="24"/>
                <w:szCs w:val="24"/>
              </w:rPr>
              <w:t>п.г.т. Тугулым, пл. 50 лет Октября, д. 1</w:t>
            </w:r>
          </w:p>
        </w:tc>
        <w:tc>
          <w:tcPr>
            <w:tcW w:w="2122" w:type="dxa"/>
          </w:tcPr>
          <w:p w:rsidR="00221934" w:rsidRPr="00D90708" w:rsidRDefault="00221934" w:rsidP="007061FE">
            <w:pPr>
              <w:tabs>
                <w:tab w:val="left" w:pos="71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08">
              <w:rPr>
                <w:rFonts w:ascii="Times New Roman" w:hAnsi="Times New Roman" w:cs="Times New Roman"/>
                <w:sz w:val="24"/>
                <w:szCs w:val="24"/>
              </w:rPr>
              <w:t xml:space="preserve">20.09.2022г., 17:00 </w:t>
            </w:r>
          </w:p>
        </w:tc>
      </w:tr>
    </w:tbl>
    <w:p w:rsidR="00221934" w:rsidRPr="00455AFA" w:rsidRDefault="00221934" w:rsidP="00455AFA">
      <w:pPr>
        <w:tabs>
          <w:tab w:val="left" w:pos="717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21934" w:rsidRPr="00455AFA" w:rsidRDefault="00221934" w:rsidP="001148A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21934" w:rsidRDefault="00221934" w:rsidP="001148A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21934" w:rsidRDefault="00221934" w:rsidP="001148A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21934" w:rsidRDefault="00221934" w:rsidP="001148A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21934" w:rsidRDefault="00221934" w:rsidP="001148A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21934" w:rsidRDefault="00221934" w:rsidP="001148A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21934" w:rsidRDefault="00221934" w:rsidP="001148A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21934" w:rsidRDefault="00221934" w:rsidP="001148A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21934" w:rsidRDefault="00221934" w:rsidP="001148A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21934" w:rsidRDefault="00221934" w:rsidP="001148A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21934" w:rsidRDefault="00221934" w:rsidP="001148A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21934" w:rsidRDefault="00221934" w:rsidP="00970583">
      <w:pPr>
        <w:rPr>
          <w:rFonts w:ascii="PT Sans" w:hAnsi="PT Sans" w:cs="PT Sans"/>
          <w:b/>
          <w:bCs/>
          <w:sz w:val="24"/>
          <w:szCs w:val="24"/>
        </w:rPr>
      </w:pPr>
    </w:p>
    <w:p w:rsidR="00221934" w:rsidRPr="00B20C3F" w:rsidRDefault="00221934" w:rsidP="00970583">
      <w:pPr>
        <w:rPr>
          <w:rFonts w:ascii="PT Sans" w:hAnsi="PT Sans" w:cs="PT Sans"/>
          <w:b/>
          <w:bCs/>
          <w:sz w:val="24"/>
          <w:szCs w:val="24"/>
        </w:rPr>
      </w:pPr>
    </w:p>
    <w:p w:rsidR="00221934" w:rsidRDefault="00221934" w:rsidP="00C34515">
      <w:pPr>
        <w:tabs>
          <w:tab w:val="left" w:pos="717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1934" w:rsidRDefault="00221934" w:rsidP="00455AFA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1934" w:rsidRDefault="00221934" w:rsidP="00455AFA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1934" w:rsidRDefault="00221934" w:rsidP="00455AFA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1934" w:rsidRDefault="00221934" w:rsidP="00455AFA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1934" w:rsidRDefault="00221934" w:rsidP="00455AFA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1934" w:rsidRDefault="00221934" w:rsidP="00455AFA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1934" w:rsidRDefault="00221934" w:rsidP="00455AFA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1934" w:rsidRDefault="00221934" w:rsidP="00455AFA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1934" w:rsidRPr="00B61B18" w:rsidRDefault="00221934" w:rsidP="00455AFA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61B18">
        <w:rPr>
          <w:rFonts w:ascii="Times New Roman" w:hAnsi="Times New Roman" w:cs="Times New Roman"/>
          <w:sz w:val="24"/>
          <w:szCs w:val="24"/>
        </w:rPr>
        <w:t>Приложение 2</w:t>
      </w:r>
    </w:p>
    <w:p w:rsidR="00221934" w:rsidRPr="006D1542" w:rsidRDefault="00221934" w:rsidP="00412701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55AFA">
        <w:rPr>
          <w:rFonts w:ascii="Times New Roman" w:hAnsi="Times New Roman" w:cs="Times New Roman"/>
          <w:sz w:val="24"/>
          <w:szCs w:val="24"/>
        </w:rPr>
        <w:t xml:space="preserve">к оповещению о начале </w:t>
      </w:r>
      <w:r w:rsidRPr="006D1542">
        <w:rPr>
          <w:rFonts w:ascii="Times New Roman" w:hAnsi="Times New Roman" w:cs="Times New Roman"/>
          <w:sz w:val="24"/>
          <w:szCs w:val="24"/>
        </w:rPr>
        <w:t xml:space="preserve">публичных слушаний </w:t>
      </w:r>
    </w:p>
    <w:p w:rsidR="00221934" w:rsidRDefault="00221934" w:rsidP="00412701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D1542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вопросу предоставления</w:t>
      </w:r>
    </w:p>
    <w:p w:rsidR="00221934" w:rsidRDefault="00221934" w:rsidP="0041270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447CB">
        <w:rPr>
          <w:rFonts w:ascii="Times New Roman" w:hAnsi="Times New Roman" w:cs="Times New Roman"/>
          <w:sz w:val="24"/>
          <w:szCs w:val="24"/>
        </w:rPr>
        <w:t xml:space="preserve">разрешений на отклонение от  </w:t>
      </w:r>
    </w:p>
    <w:p w:rsidR="00221934" w:rsidRPr="007447CB" w:rsidRDefault="00221934" w:rsidP="0041270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447CB">
        <w:rPr>
          <w:rFonts w:ascii="Times New Roman" w:hAnsi="Times New Roman" w:cs="Times New Roman"/>
          <w:sz w:val="24"/>
          <w:szCs w:val="24"/>
        </w:rPr>
        <w:t xml:space="preserve">предельных параметров разрешенного </w:t>
      </w:r>
    </w:p>
    <w:p w:rsidR="00221934" w:rsidRPr="007447CB" w:rsidRDefault="00221934" w:rsidP="0041270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447CB">
        <w:rPr>
          <w:rFonts w:ascii="Times New Roman" w:hAnsi="Times New Roman" w:cs="Times New Roman"/>
          <w:sz w:val="24"/>
          <w:szCs w:val="24"/>
        </w:rPr>
        <w:t xml:space="preserve">строительства, реконструкции </w:t>
      </w:r>
    </w:p>
    <w:p w:rsidR="00221934" w:rsidRDefault="00221934" w:rsidP="0041270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447CB">
        <w:rPr>
          <w:rFonts w:ascii="Times New Roman" w:hAnsi="Times New Roman" w:cs="Times New Roman"/>
          <w:sz w:val="24"/>
          <w:szCs w:val="24"/>
        </w:rPr>
        <w:t>объектов капитального строительства</w:t>
      </w:r>
    </w:p>
    <w:p w:rsidR="00221934" w:rsidRDefault="00221934" w:rsidP="0041270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061FE">
        <w:rPr>
          <w:rFonts w:ascii="Times New Roman" w:hAnsi="Times New Roman" w:cs="Times New Roman"/>
          <w:sz w:val="24"/>
          <w:szCs w:val="24"/>
        </w:rPr>
        <w:t xml:space="preserve">при размежевании земельного </w:t>
      </w:r>
    </w:p>
    <w:p w:rsidR="00221934" w:rsidRDefault="00221934" w:rsidP="0041270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061FE">
        <w:rPr>
          <w:rFonts w:ascii="Times New Roman" w:hAnsi="Times New Roman" w:cs="Times New Roman"/>
          <w:sz w:val="24"/>
          <w:szCs w:val="24"/>
        </w:rPr>
        <w:t xml:space="preserve">участка с кадастровым номером </w:t>
      </w:r>
    </w:p>
    <w:p w:rsidR="00221934" w:rsidRDefault="00221934" w:rsidP="0041270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061FE">
        <w:rPr>
          <w:rFonts w:ascii="Times New Roman" w:hAnsi="Times New Roman" w:cs="Times New Roman"/>
          <w:sz w:val="24"/>
          <w:szCs w:val="24"/>
        </w:rPr>
        <w:t>66:29:2201018:47 по адресу:</w:t>
      </w:r>
    </w:p>
    <w:p w:rsidR="00221934" w:rsidRDefault="00221934" w:rsidP="0041270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061FE">
        <w:rPr>
          <w:rFonts w:ascii="Times New Roman" w:hAnsi="Times New Roman" w:cs="Times New Roman"/>
          <w:sz w:val="24"/>
          <w:szCs w:val="24"/>
        </w:rPr>
        <w:t xml:space="preserve"> Свердловская обл., Тугулымский район,</w:t>
      </w:r>
    </w:p>
    <w:p w:rsidR="00221934" w:rsidRPr="007447CB" w:rsidRDefault="00221934" w:rsidP="0041270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061FE">
        <w:rPr>
          <w:rFonts w:ascii="Times New Roman" w:hAnsi="Times New Roman" w:cs="Times New Roman"/>
          <w:sz w:val="24"/>
          <w:szCs w:val="24"/>
        </w:rPr>
        <w:t xml:space="preserve"> п.г.т. Тугулым, ул. Федюнинского, д. 96</w:t>
      </w:r>
    </w:p>
    <w:p w:rsidR="00221934" w:rsidRPr="00455AFA" w:rsidRDefault="00221934" w:rsidP="00B61B18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1934" w:rsidRPr="00455AFA" w:rsidRDefault="00221934" w:rsidP="00455AFA">
      <w:pPr>
        <w:tabs>
          <w:tab w:val="left" w:pos="717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1934" w:rsidRPr="00455AFA" w:rsidRDefault="00221934" w:rsidP="00455AFA">
      <w:pPr>
        <w:tabs>
          <w:tab w:val="left" w:pos="717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5AFA">
        <w:rPr>
          <w:rFonts w:ascii="Times New Roman" w:hAnsi="Times New Roman" w:cs="Times New Roman"/>
          <w:b/>
          <w:bCs/>
          <w:sz w:val="24"/>
          <w:szCs w:val="24"/>
        </w:rPr>
        <w:t>ИНФОРМАЦИЯ О МЕСТЕ РАЗМЕЩЕНИЯ, ДАТЕ ОТКРЫТИЯ, СРОКАХ ПРОВЕДЕНИЯ, ДНЯХ И ЧАСАХ ПОСЕЩЕНИЯ</w:t>
      </w:r>
    </w:p>
    <w:p w:rsidR="00221934" w:rsidRPr="00447B06" w:rsidRDefault="00221934" w:rsidP="000229E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5AFA">
        <w:rPr>
          <w:rFonts w:ascii="Times New Roman" w:hAnsi="Times New Roman" w:cs="Times New Roman"/>
          <w:b/>
          <w:bCs/>
          <w:sz w:val="24"/>
          <w:szCs w:val="24"/>
        </w:rPr>
        <w:t>ЭКСПОЗИЦИ</w:t>
      </w:r>
      <w:r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455A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СХЕМЫ РАЗМЕЖЕВАНИЯ ЗЕМЕЛЬНОГО УЧАСТКА С КАДАСТРОВЫМ НОМЕРОМ 66:29:2201018:47 ПО АДРЕСУ: СВЕРДЛОВСКАЯ ОБЛ., ТУГУЛЫМСКИЙ РАЙОН, П.Г.Т. ТУГУЛЫМ, УЛ. ФЕДЮНИНСКОГО, Д. 96  </w:t>
      </w:r>
    </w:p>
    <w:p w:rsidR="00221934" w:rsidRPr="00455AFA" w:rsidRDefault="00221934" w:rsidP="00F70CAD">
      <w:pPr>
        <w:tabs>
          <w:tab w:val="left" w:pos="717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21934" w:rsidRPr="00455AFA" w:rsidRDefault="00221934" w:rsidP="00455AFA">
      <w:pPr>
        <w:tabs>
          <w:tab w:val="left" w:pos="717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21934" w:rsidRPr="00455AFA" w:rsidRDefault="00221934" w:rsidP="00455AFA">
      <w:pPr>
        <w:tabs>
          <w:tab w:val="left" w:pos="717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21934" w:rsidRPr="00455AFA" w:rsidRDefault="00221934" w:rsidP="00136CE7">
      <w:pPr>
        <w:tabs>
          <w:tab w:val="left" w:pos="7176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5AFA">
        <w:rPr>
          <w:rFonts w:ascii="Times New Roman" w:hAnsi="Times New Roman" w:cs="Times New Roman"/>
          <w:b/>
          <w:bCs/>
          <w:sz w:val="24"/>
          <w:szCs w:val="24"/>
        </w:rPr>
        <w:t xml:space="preserve">Дата открытия экспозиций </w:t>
      </w:r>
      <w:r>
        <w:rPr>
          <w:rFonts w:ascii="Times New Roman" w:hAnsi="Times New Roman" w:cs="Times New Roman"/>
          <w:b/>
          <w:bCs/>
          <w:sz w:val="24"/>
          <w:szCs w:val="24"/>
        </w:rPr>
        <w:t>схем земельных участков</w:t>
      </w:r>
    </w:p>
    <w:p w:rsidR="00221934" w:rsidRPr="00455AFA" w:rsidRDefault="00221934" w:rsidP="00455AFA">
      <w:pPr>
        <w:tabs>
          <w:tab w:val="left" w:pos="717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75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2301"/>
        <w:gridCol w:w="1843"/>
        <w:gridCol w:w="1984"/>
        <w:gridCol w:w="2127"/>
        <w:gridCol w:w="1963"/>
      </w:tblGrid>
      <w:tr w:rsidR="00221934" w:rsidRPr="00D90708">
        <w:tc>
          <w:tcPr>
            <w:tcW w:w="534" w:type="dxa"/>
          </w:tcPr>
          <w:p w:rsidR="00221934" w:rsidRPr="00D90708" w:rsidRDefault="00221934" w:rsidP="00455AFA">
            <w:pPr>
              <w:tabs>
                <w:tab w:val="left" w:pos="71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7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301" w:type="dxa"/>
          </w:tcPr>
          <w:p w:rsidR="00221934" w:rsidRPr="00D90708" w:rsidRDefault="00221934" w:rsidP="00455AFA">
            <w:pPr>
              <w:tabs>
                <w:tab w:val="left" w:pos="71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7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  <w:p w:rsidR="00221934" w:rsidRPr="00D90708" w:rsidRDefault="00221934" w:rsidP="00455AFA">
            <w:pPr>
              <w:tabs>
                <w:tab w:val="left" w:pos="71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7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территориальной администрации</w:t>
            </w:r>
          </w:p>
        </w:tc>
        <w:tc>
          <w:tcPr>
            <w:tcW w:w="1843" w:type="dxa"/>
          </w:tcPr>
          <w:p w:rsidR="00221934" w:rsidRPr="00D90708" w:rsidRDefault="00221934" w:rsidP="00455AFA">
            <w:pPr>
              <w:tabs>
                <w:tab w:val="left" w:pos="71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7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Населенный пункт</w:t>
            </w:r>
          </w:p>
        </w:tc>
        <w:tc>
          <w:tcPr>
            <w:tcW w:w="1984" w:type="dxa"/>
          </w:tcPr>
          <w:p w:rsidR="00221934" w:rsidRPr="00D90708" w:rsidRDefault="00221934" w:rsidP="00455AFA">
            <w:pPr>
              <w:tabs>
                <w:tab w:val="left" w:pos="71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7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размещение экспозиции</w:t>
            </w:r>
          </w:p>
        </w:tc>
        <w:tc>
          <w:tcPr>
            <w:tcW w:w="2127" w:type="dxa"/>
          </w:tcPr>
          <w:p w:rsidR="00221934" w:rsidRPr="00D90708" w:rsidRDefault="00221934" w:rsidP="00455AFA">
            <w:pPr>
              <w:tabs>
                <w:tab w:val="left" w:pos="71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7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и время посещения </w:t>
            </w:r>
          </w:p>
          <w:p w:rsidR="00221934" w:rsidRPr="00D90708" w:rsidRDefault="00221934" w:rsidP="00455AFA">
            <w:pPr>
              <w:tabs>
                <w:tab w:val="left" w:pos="71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7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экспозиции</w:t>
            </w:r>
          </w:p>
        </w:tc>
        <w:tc>
          <w:tcPr>
            <w:tcW w:w="1963" w:type="dxa"/>
          </w:tcPr>
          <w:p w:rsidR="00221934" w:rsidRPr="00D90708" w:rsidRDefault="00221934" w:rsidP="00455AFA">
            <w:pPr>
              <w:tabs>
                <w:tab w:val="left" w:pos="71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7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Консультант</w:t>
            </w:r>
          </w:p>
        </w:tc>
      </w:tr>
      <w:tr w:rsidR="00221934" w:rsidRPr="00D90708">
        <w:tc>
          <w:tcPr>
            <w:tcW w:w="534" w:type="dxa"/>
          </w:tcPr>
          <w:p w:rsidR="00221934" w:rsidRPr="00D90708" w:rsidRDefault="00221934" w:rsidP="00455AFA">
            <w:pPr>
              <w:tabs>
                <w:tab w:val="left" w:pos="71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1" w:type="dxa"/>
          </w:tcPr>
          <w:p w:rsidR="00221934" w:rsidRPr="00D90708" w:rsidRDefault="00221934" w:rsidP="00455AFA">
            <w:pPr>
              <w:tabs>
                <w:tab w:val="left" w:pos="71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08">
              <w:rPr>
                <w:rFonts w:ascii="Times New Roman" w:hAnsi="Times New Roman" w:cs="Times New Roman"/>
                <w:sz w:val="24"/>
                <w:szCs w:val="24"/>
              </w:rPr>
              <w:t>Тугулымская поселковая управа</w:t>
            </w:r>
          </w:p>
        </w:tc>
        <w:tc>
          <w:tcPr>
            <w:tcW w:w="1843" w:type="dxa"/>
          </w:tcPr>
          <w:p w:rsidR="00221934" w:rsidRPr="00D90708" w:rsidRDefault="00221934" w:rsidP="00F70CAD">
            <w:pPr>
              <w:tabs>
                <w:tab w:val="left" w:pos="71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08">
              <w:rPr>
                <w:rFonts w:ascii="Times New Roman" w:hAnsi="Times New Roman" w:cs="Times New Roman"/>
                <w:sz w:val="24"/>
                <w:szCs w:val="24"/>
              </w:rPr>
              <w:t xml:space="preserve">п.г.т. Тугулым   </w:t>
            </w:r>
          </w:p>
        </w:tc>
        <w:tc>
          <w:tcPr>
            <w:tcW w:w="1984" w:type="dxa"/>
          </w:tcPr>
          <w:p w:rsidR="00221934" w:rsidRPr="00D90708" w:rsidRDefault="00221934" w:rsidP="00455AFA">
            <w:pPr>
              <w:tabs>
                <w:tab w:val="left" w:pos="71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08">
              <w:rPr>
                <w:rFonts w:ascii="Times New Roman" w:hAnsi="Times New Roman" w:cs="Times New Roman"/>
                <w:sz w:val="24"/>
                <w:szCs w:val="24"/>
              </w:rPr>
              <w:t>п.г.т. Тугулым, пл. 50 лет Октября, №1</w:t>
            </w:r>
          </w:p>
        </w:tc>
        <w:tc>
          <w:tcPr>
            <w:tcW w:w="2127" w:type="dxa"/>
          </w:tcPr>
          <w:p w:rsidR="00221934" w:rsidRPr="00D90708" w:rsidRDefault="00221934" w:rsidP="009B2C69">
            <w:pPr>
              <w:tabs>
                <w:tab w:val="left" w:pos="71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08">
              <w:rPr>
                <w:rFonts w:ascii="Times New Roman" w:hAnsi="Times New Roman" w:cs="Times New Roman"/>
                <w:sz w:val="24"/>
                <w:szCs w:val="24"/>
              </w:rPr>
              <w:t xml:space="preserve">с 15.08.2022г. – 15.09.2022г. </w:t>
            </w:r>
          </w:p>
          <w:p w:rsidR="00221934" w:rsidRPr="00D90708" w:rsidRDefault="00221934" w:rsidP="009B2C69">
            <w:pPr>
              <w:tabs>
                <w:tab w:val="left" w:pos="71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08">
              <w:rPr>
                <w:rFonts w:ascii="Times New Roman" w:hAnsi="Times New Roman" w:cs="Times New Roman"/>
                <w:sz w:val="24"/>
                <w:szCs w:val="24"/>
              </w:rPr>
              <w:t xml:space="preserve">(с понедельника по пятницу,  </w:t>
            </w:r>
          </w:p>
          <w:p w:rsidR="00221934" w:rsidRPr="00D90708" w:rsidRDefault="00221934" w:rsidP="009B2C69">
            <w:pPr>
              <w:tabs>
                <w:tab w:val="left" w:pos="71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08">
              <w:rPr>
                <w:rFonts w:ascii="Times New Roman" w:hAnsi="Times New Roman" w:cs="Times New Roman"/>
                <w:sz w:val="24"/>
                <w:szCs w:val="24"/>
              </w:rPr>
              <w:t xml:space="preserve">8:00-12:00, </w:t>
            </w:r>
          </w:p>
          <w:p w:rsidR="00221934" w:rsidRPr="00D90708" w:rsidRDefault="00221934" w:rsidP="009B2C69">
            <w:pPr>
              <w:tabs>
                <w:tab w:val="left" w:pos="71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08">
              <w:rPr>
                <w:rFonts w:ascii="Times New Roman" w:hAnsi="Times New Roman" w:cs="Times New Roman"/>
                <w:sz w:val="24"/>
                <w:szCs w:val="24"/>
              </w:rPr>
              <w:t>13:00-16:00)</w:t>
            </w:r>
          </w:p>
        </w:tc>
        <w:tc>
          <w:tcPr>
            <w:tcW w:w="1963" w:type="dxa"/>
          </w:tcPr>
          <w:p w:rsidR="00221934" w:rsidRPr="00D90708" w:rsidRDefault="00221934" w:rsidP="00455AFA">
            <w:pPr>
              <w:tabs>
                <w:tab w:val="left" w:pos="71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08">
              <w:rPr>
                <w:rFonts w:ascii="Times New Roman" w:hAnsi="Times New Roman" w:cs="Times New Roman"/>
                <w:sz w:val="24"/>
                <w:szCs w:val="24"/>
              </w:rPr>
              <w:t>Ольшанченко Мария Сергеевна (специалист управы)</w:t>
            </w:r>
          </w:p>
        </w:tc>
      </w:tr>
    </w:tbl>
    <w:p w:rsidR="00221934" w:rsidRPr="00455AFA" w:rsidRDefault="00221934" w:rsidP="00455AFA">
      <w:pPr>
        <w:tabs>
          <w:tab w:val="left" w:pos="717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221934" w:rsidRPr="00455AFA" w:rsidSect="003E558D">
          <w:pgSz w:w="11906" w:h="16838"/>
          <w:pgMar w:top="851" w:right="851" w:bottom="426" w:left="1276" w:header="709" w:footer="709" w:gutter="0"/>
          <w:cols w:space="708"/>
          <w:docGrid w:linePitch="360"/>
        </w:sectPr>
      </w:pPr>
    </w:p>
    <w:p w:rsidR="00221934" w:rsidRPr="00ED16AE" w:rsidRDefault="00221934" w:rsidP="003406ED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D16AE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221934" w:rsidRPr="00ED16AE" w:rsidRDefault="00221934" w:rsidP="003406ED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D16AE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ED16AE">
        <w:rPr>
          <w:rFonts w:ascii="Times New Roman" w:hAnsi="Times New Roman" w:cs="Times New Roman"/>
          <w:sz w:val="24"/>
          <w:szCs w:val="24"/>
        </w:rPr>
        <w:t xml:space="preserve">остановлению администрации </w:t>
      </w:r>
    </w:p>
    <w:p w:rsidR="00221934" w:rsidRPr="00ED16AE" w:rsidRDefault="00221934" w:rsidP="003406ED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D16AE">
        <w:rPr>
          <w:rFonts w:ascii="Times New Roman" w:hAnsi="Times New Roman" w:cs="Times New Roman"/>
          <w:sz w:val="24"/>
          <w:szCs w:val="24"/>
        </w:rPr>
        <w:t>Тугулымского городского округа</w:t>
      </w:r>
    </w:p>
    <w:p w:rsidR="00221934" w:rsidRPr="003406ED" w:rsidRDefault="00221934" w:rsidP="003406ED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D16AE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08.08</w:t>
      </w:r>
      <w:r w:rsidRPr="00ED16AE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D16AE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292</w:t>
      </w:r>
    </w:p>
    <w:p w:rsidR="00221934" w:rsidRPr="003406ED" w:rsidRDefault="00221934" w:rsidP="003406ED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1934" w:rsidRDefault="00221934" w:rsidP="003406ED">
      <w:pPr>
        <w:tabs>
          <w:tab w:val="left" w:pos="7176"/>
        </w:tabs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06ED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информационных материалов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221934" w:rsidRPr="00EC35B5" w:rsidRDefault="00221934" w:rsidP="003406ED">
      <w:pPr>
        <w:tabs>
          <w:tab w:val="left" w:pos="7176"/>
        </w:tabs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06E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4961"/>
        <w:gridCol w:w="4252"/>
      </w:tblGrid>
      <w:tr w:rsidR="00221934" w:rsidRPr="00D90708">
        <w:tc>
          <w:tcPr>
            <w:tcW w:w="534" w:type="dxa"/>
          </w:tcPr>
          <w:p w:rsidR="00221934" w:rsidRPr="00D90708" w:rsidRDefault="00221934" w:rsidP="003406ED">
            <w:pPr>
              <w:tabs>
                <w:tab w:val="left" w:pos="717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7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961" w:type="dxa"/>
          </w:tcPr>
          <w:p w:rsidR="00221934" w:rsidRPr="00D90708" w:rsidRDefault="00221934" w:rsidP="003406ED">
            <w:pPr>
              <w:tabs>
                <w:tab w:val="left" w:pos="717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7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документа </w:t>
            </w:r>
          </w:p>
        </w:tc>
        <w:tc>
          <w:tcPr>
            <w:tcW w:w="4252" w:type="dxa"/>
          </w:tcPr>
          <w:p w:rsidR="00221934" w:rsidRPr="00D90708" w:rsidRDefault="00221934" w:rsidP="00136CE7">
            <w:pPr>
              <w:tabs>
                <w:tab w:val="left" w:pos="717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7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Состав документа</w:t>
            </w:r>
          </w:p>
        </w:tc>
      </w:tr>
      <w:tr w:rsidR="00221934" w:rsidRPr="00D90708">
        <w:trPr>
          <w:trHeight w:val="1718"/>
        </w:trPr>
        <w:tc>
          <w:tcPr>
            <w:tcW w:w="534" w:type="dxa"/>
          </w:tcPr>
          <w:p w:rsidR="00221934" w:rsidRPr="00D90708" w:rsidRDefault="00221934" w:rsidP="003406ED">
            <w:pPr>
              <w:tabs>
                <w:tab w:val="left" w:pos="717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708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4961" w:type="dxa"/>
          </w:tcPr>
          <w:p w:rsidR="00221934" w:rsidRPr="00D90708" w:rsidRDefault="00221934" w:rsidP="0070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08">
              <w:rPr>
                <w:rFonts w:ascii="Times New Roman" w:hAnsi="Times New Roman" w:cs="Times New Roman"/>
                <w:sz w:val="24"/>
                <w:szCs w:val="24"/>
              </w:rPr>
              <w:t xml:space="preserve">Схема размежевания земельного участка по адресу: </w:t>
            </w:r>
          </w:p>
          <w:p w:rsidR="00221934" w:rsidRPr="00D90708" w:rsidRDefault="00221934" w:rsidP="00706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08">
              <w:rPr>
                <w:rFonts w:ascii="Times New Roman" w:hAnsi="Times New Roman" w:cs="Times New Roman"/>
                <w:sz w:val="24"/>
                <w:szCs w:val="24"/>
              </w:rPr>
              <w:t xml:space="preserve">- Свердловская обл., Тугулымский район, п.г.т. Тугулым, ул. Федюнинского, 96 </w:t>
            </w:r>
          </w:p>
          <w:p w:rsidR="00221934" w:rsidRPr="00D90708" w:rsidRDefault="00221934" w:rsidP="007061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7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1934" w:rsidRPr="00D90708" w:rsidRDefault="00221934" w:rsidP="00ED16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34" w:rsidRPr="00D90708" w:rsidRDefault="00221934" w:rsidP="00EC35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934" w:rsidRPr="00D90708" w:rsidRDefault="00221934" w:rsidP="003406ED">
            <w:pPr>
              <w:tabs>
                <w:tab w:val="left" w:pos="717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21934" w:rsidRPr="00D90708" w:rsidRDefault="00221934" w:rsidP="007061FE">
            <w:pPr>
              <w:tabs>
                <w:tab w:val="left" w:pos="717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08">
              <w:rPr>
                <w:rFonts w:ascii="Times New Roman" w:hAnsi="Times New Roman" w:cs="Times New Roman"/>
                <w:sz w:val="24"/>
                <w:szCs w:val="24"/>
              </w:rPr>
              <w:t>схема размежевания  земельного   участка</w:t>
            </w:r>
          </w:p>
        </w:tc>
      </w:tr>
    </w:tbl>
    <w:p w:rsidR="00221934" w:rsidRPr="003406ED" w:rsidRDefault="00221934" w:rsidP="00970583">
      <w:pPr>
        <w:rPr>
          <w:rFonts w:ascii="PT Sans" w:hAnsi="PT Sans" w:cs="PT Sans"/>
          <w:b/>
          <w:bCs/>
          <w:sz w:val="24"/>
          <w:szCs w:val="24"/>
        </w:rPr>
      </w:pPr>
    </w:p>
    <w:p w:rsidR="00221934" w:rsidRPr="003406ED" w:rsidRDefault="00221934" w:rsidP="00970583">
      <w:pPr>
        <w:rPr>
          <w:rFonts w:ascii="PT Sans" w:hAnsi="PT Sans" w:cs="PT Sans"/>
          <w:b/>
          <w:bCs/>
          <w:sz w:val="24"/>
          <w:szCs w:val="24"/>
        </w:rPr>
      </w:pPr>
    </w:p>
    <w:p w:rsidR="00221934" w:rsidRPr="003406ED" w:rsidRDefault="00221934" w:rsidP="00970583">
      <w:pPr>
        <w:rPr>
          <w:rFonts w:ascii="PT Sans" w:hAnsi="PT Sans" w:cs="PT Sans"/>
          <w:b/>
          <w:bCs/>
          <w:sz w:val="24"/>
          <w:szCs w:val="24"/>
        </w:rPr>
      </w:pPr>
    </w:p>
    <w:p w:rsidR="00221934" w:rsidRDefault="00221934" w:rsidP="00B61B18">
      <w:pPr>
        <w:tabs>
          <w:tab w:val="left" w:pos="717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1934" w:rsidRDefault="00221934" w:rsidP="00B61B18">
      <w:pPr>
        <w:tabs>
          <w:tab w:val="left" w:pos="912"/>
          <w:tab w:val="left" w:pos="717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1934" w:rsidRDefault="00221934" w:rsidP="00B61B18">
      <w:pPr>
        <w:tabs>
          <w:tab w:val="left" w:pos="912"/>
          <w:tab w:val="left" w:pos="717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221934" w:rsidRDefault="00221934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1934" w:rsidRDefault="00221934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1934" w:rsidRDefault="00221934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1934" w:rsidRDefault="00221934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1934" w:rsidRDefault="00221934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1934" w:rsidRDefault="00221934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1934" w:rsidRDefault="00221934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1934" w:rsidRDefault="00221934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1934" w:rsidRDefault="00221934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1934" w:rsidRDefault="00221934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1934" w:rsidRDefault="00221934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1934" w:rsidRDefault="00221934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1934" w:rsidRDefault="00221934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1934" w:rsidRDefault="00221934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1934" w:rsidRDefault="00221934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1934" w:rsidRDefault="00221934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1934" w:rsidRDefault="00221934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1934" w:rsidRDefault="00221934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1934" w:rsidRDefault="00221934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1934" w:rsidRDefault="00221934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1934" w:rsidRDefault="00221934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1934" w:rsidRDefault="00221934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1934" w:rsidRDefault="00221934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1934" w:rsidRDefault="00221934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1934" w:rsidRDefault="00221934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1934" w:rsidRDefault="00221934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1934" w:rsidRDefault="00221934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1934" w:rsidRDefault="00221934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1934" w:rsidRDefault="00221934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1934" w:rsidRDefault="00221934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1934" w:rsidRDefault="00221934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1934" w:rsidRDefault="00221934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1934" w:rsidRPr="00FC73E6" w:rsidRDefault="00221934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C73E6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221934" w:rsidRPr="00FC73E6" w:rsidRDefault="00221934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</w:t>
      </w:r>
      <w:r w:rsidRPr="00FC73E6">
        <w:rPr>
          <w:rFonts w:ascii="Times New Roman" w:hAnsi="Times New Roman" w:cs="Times New Roman"/>
          <w:sz w:val="24"/>
          <w:szCs w:val="24"/>
        </w:rPr>
        <w:t xml:space="preserve">остановлению администрации </w:t>
      </w:r>
    </w:p>
    <w:p w:rsidR="00221934" w:rsidRPr="00FC73E6" w:rsidRDefault="00221934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C73E6">
        <w:rPr>
          <w:rFonts w:ascii="Times New Roman" w:hAnsi="Times New Roman" w:cs="Times New Roman"/>
          <w:sz w:val="24"/>
          <w:szCs w:val="24"/>
        </w:rPr>
        <w:t>Тугулымского городского округа</w:t>
      </w:r>
    </w:p>
    <w:p w:rsidR="00221934" w:rsidRPr="0020346B" w:rsidRDefault="00221934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C73E6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08.08</w:t>
      </w:r>
      <w:r w:rsidRPr="00FC73E6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FC73E6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292</w:t>
      </w:r>
    </w:p>
    <w:p w:rsidR="00221934" w:rsidRPr="0020346B" w:rsidRDefault="00221934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1934" w:rsidRPr="0020346B" w:rsidRDefault="00221934" w:rsidP="009A6807">
      <w:pPr>
        <w:tabs>
          <w:tab w:val="left" w:pos="207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346B">
        <w:rPr>
          <w:rFonts w:ascii="Times New Roman" w:hAnsi="Times New Roman" w:cs="Times New Roman"/>
          <w:b/>
          <w:bCs/>
          <w:sz w:val="24"/>
          <w:szCs w:val="24"/>
        </w:rPr>
        <w:t>Порядок, сроки и форма внесения замечаний и предложений участниками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публичных слушаний по вопросу предоставления разрешений  на отклонение от предельных параметров разрешенного строительства, реконструкции объектов капитального строительства при размежевании земельного участка с кадастровым номером 66:29:2201018:47 по адресу: Свердловская обл., Тугулымский район, п.г.т. Тугулым, ул. Федюнинского, д. 96</w:t>
      </w:r>
      <w:r w:rsidRPr="0020346B">
        <w:rPr>
          <w:rFonts w:ascii="Times New Roman" w:hAnsi="Times New Roman" w:cs="Times New Roman"/>
          <w:b/>
          <w:bCs/>
          <w:sz w:val="24"/>
          <w:szCs w:val="24"/>
        </w:rPr>
        <w:t>, подлежащим рассмотрению на публичных слушаниях, а также порядок и сроки их рассмотрения, порядок получения консультаций при посещении экспозиций таких проектов.</w:t>
      </w:r>
    </w:p>
    <w:p w:rsidR="00221934" w:rsidRPr="0020346B" w:rsidRDefault="00221934" w:rsidP="0020346B">
      <w:pPr>
        <w:tabs>
          <w:tab w:val="left" w:pos="207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21934" w:rsidRDefault="00221934" w:rsidP="00ED16A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9A1978">
        <w:rPr>
          <w:rFonts w:ascii="Times New Roman" w:hAnsi="Times New Roman" w:cs="Times New Roman"/>
          <w:sz w:val="24"/>
          <w:szCs w:val="24"/>
        </w:rPr>
        <w:t>Участниками публичных слушаний по вопросу предоставления разрешени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9A19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A1978">
        <w:rPr>
          <w:rFonts w:ascii="Times New Roman" w:hAnsi="Times New Roman" w:cs="Times New Roman"/>
          <w:sz w:val="24"/>
          <w:szCs w:val="24"/>
        </w:rPr>
        <w:t xml:space="preserve">на отклонение от предельных параметров разрешенного строительства, реконструкции объектов капитального строительства </w:t>
      </w:r>
      <w:r w:rsidRPr="007061FE">
        <w:rPr>
          <w:rFonts w:ascii="Times New Roman" w:hAnsi="Times New Roman" w:cs="Times New Roman"/>
          <w:sz w:val="24"/>
          <w:szCs w:val="24"/>
        </w:rPr>
        <w:t>при размежевании земельного участка с кадастровым номером 66:29:2201018:47 по адресу: Свердловская обл., Тугулымский район, п.г.т. Тугулым, ул. Федюнинского, д. 96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1978">
        <w:rPr>
          <w:rFonts w:ascii="Times New Roman" w:hAnsi="Times New Roman" w:cs="Times New Roman"/>
          <w:sz w:val="24"/>
          <w:szCs w:val="24"/>
        </w:rPr>
        <w:t>являются граждане, постоянно проживающие в п.г.т. Тугулым, Тугулымского городского округа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0346B">
        <w:rPr>
          <w:rFonts w:ascii="Times New Roman" w:hAnsi="Times New Roman" w:cs="Times New Roman"/>
          <w:sz w:val="24"/>
          <w:szCs w:val="24"/>
        </w:rPr>
        <w:t>правообладатели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346B">
        <w:rPr>
          <w:rFonts w:ascii="Times New Roman" w:hAnsi="Times New Roman" w:cs="Times New Roman"/>
          <w:sz w:val="24"/>
          <w:szCs w:val="24"/>
        </w:rPr>
        <w:t>земельных участков и (или) расположенных на них объектов капитального строительства, правообладатели помещений, являющихся частью указанных объектов капитального строительства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0346B">
        <w:rPr>
          <w:rFonts w:ascii="Times New Roman" w:hAnsi="Times New Roman" w:cs="Times New Roman"/>
          <w:sz w:val="24"/>
          <w:szCs w:val="24"/>
        </w:rPr>
        <w:t xml:space="preserve"> находящихся в</w:t>
      </w:r>
      <w:r>
        <w:rPr>
          <w:rFonts w:ascii="Times New Roman" w:hAnsi="Times New Roman" w:cs="Times New Roman"/>
          <w:sz w:val="24"/>
          <w:szCs w:val="24"/>
        </w:rPr>
        <w:t xml:space="preserve"> смежных</w:t>
      </w:r>
      <w:r w:rsidRPr="0020346B">
        <w:rPr>
          <w:rFonts w:ascii="Times New Roman" w:hAnsi="Times New Roman" w:cs="Times New Roman"/>
          <w:sz w:val="24"/>
          <w:szCs w:val="24"/>
        </w:rPr>
        <w:t xml:space="preserve"> границах</w:t>
      </w:r>
      <w:r>
        <w:rPr>
          <w:rFonts w:ascii="Times New Roman" w:hAnsi="Times New Roman" w:cs="Times New Roman"/>
          <w:sz w:val="24"/>
          <w:szCs w:val="24"/>
        </w:rPr>
        <w:t xml:space="preserve"> от установленных красных линий объектов строительства.</w:t>
      </w:r>
    </w:p>
    <w:p w:rsidR="00221934" w:rsidRPr="0020346B" w:rsidRDefault="00221934" w:rsidP="00ED16A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0346B">
        <w:rPr>
          <w:rFonts w:ascii="Times New Roman" w:hAnsi="Times New Roman" w:cs="Times New Roman"/>
          <w:sz w:val="24"/>
          <w:szCs w:val="24"/>
        </w:rPr>
        <w:t xml:space="preserve">В течение всего периода размещения </w:t>
      </w:r>
      <w:r>
        <w:rPr>
          <w:rFonts w:ascii="Times New Roman" w:hAnsi="Times New Roman" w:cs="Times New Roman"/>
          <w:sz w:val="24"/>
          <w:szCs w:val="24"/>
        </w:rPr>
        <w:t>схемы размежевания земельного участка</w:t>
      </w:r>
      <w:r w:rsidRPr="0041270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12701">
        <w:rPr>
          <w:rFonts w:ascii="Times New Roman" w:hAnsi="Times New Roman" w:cs="Times New Roman"/>
          <w:sz w:val="24"/>
          <w:szCs w:val="24"/>
        </w:rPr>
        <w:t>с кадастровым номером 66:29:2201018:47 по адресу: Свердловская обл., Тугулымский район, п.г.т. Тугулым, ул. Федюнинского, д. 96</w:t>
      </w:r>
      <w:r w:rsidRPr="0020346B">
        <w:rPr>
          <w:rFonts w:ascii="Times New Roman" w:hAnsi="Times New Roman" w:cs="Times New Roman"/>
          <w:sz w:val="24"/>
          <w:szCs w:val="24"/>
        </w:rPr>
        <w:t>, подлежащ</w:t>
      </w:r>
      <w:r>
        <w:rPr>
          <w:rFonts w:ascii="Times New Roman" w:hAnsi="Times New Roman" w:cs="Times New Roman"/>
          <w:sz w:val="24"/>
          <w:szCs w:val="24"/>
        </w:rPr>
        <w:t>его</w:t>
      </w:r>
      <w:r w:rsidRPr="0020346B">
        <w:rPr>
          <w:rFonts w:ascii="Times New Roman" w:hAnsi="Times New Roman" w:cs="Times New Roman"/>
          <w:sz w:val="24"/>
          <w:szCs w:val="24"/>
        </w:rPr>
        <w:t xml:space="preserve"> рассмотрению на публичных слушаниях, и информационных материалов к н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20346B">
        <w:rPr>
          <w:rFonts w:ascii="Times New Roman" w:hAnsi="Times New Roman" w:cs="Times New Roman"/>
          <w:sz w:val="24"/>
          <w:szCs w:val="24"/>
        </w:rPr>
        <w:t xml:space="preserve"> на официальном сайте администрации Тугулымского городского округа на странице </w:t>
      </w:r>
      <w:hyperlink r:id="rId9" w:history="1">
        <w:r w:rsidRPr="0020346B">
          <w:rPr>
            <w:rStyle w:val="Hyperlink"/>
            <w:rFonts w:ascii="Times New Roman" w:hAnsi="Times New Roman" w:cs="Times New Roman"/>
            <w:sz w:val="24"/>
            <w:szCs w:val="24"/>
          </w:rPr>
          <w:t>https://tugulym.midural.ru</w:t>
        </w:r>
      </w:hyperlink>
      <w:r w:rsidRPr="0020346B">
        <w:rPr>
          <w:rFonts w:ascii="Times New Roman" w:hAnsi="Times New Roman" w:cs="Times New Roman"/>
          <w:sz w:val="24"/>
          <w:szCs w:val="24"/>
        </w:rPr>
        <w:t>, во вкладке «ГРАДОСТРОИТЕЛЬСТВО», проведения экспозиций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0346B">
        <w:rPr>
          <w:rFonts w:ascii="Times New Roman" w:hAnsi="Times New Roman" w:cs="Times New Roman"/>
          <w:sz w:val="24"/>
          <w:szCs w:val="24"/>
        </w:rPr>
        <w:t xml:space="preserve"> участники публичных слушаний, прошедшие идентификацию, имеют право вносить предложения и замечания, касающиеся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034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1934" w:rsidRPr="0020346B" w:rsidRDefault="00221934" w:rsidP="0020346B">
      <w:pPr>
        <w:tabs>
          <w:tab w:val="left" w:pos="20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46B">
        <w:rPr>
          <w:rFonts w:ascii="Times New Roman" w:hAnsi="Times New Roman" w:cs="Times New Roman"/>
          <w:sz w:val="24"/>
          <w:szCs w:val="24"/>
        </w:rPr>
        <w:t xml:space="preserve">1) посредством официального сайта; </w:t>
      </w:r>
    </w:p>
    <w:p w:rsidR="00221934" w:rsidRPr="0020346B" w:rsidRDefault="00221934" w:rsidP="00C6483C">
      <w:pPr>
        <w:tabs>
          <w:tab w:val="left" w:pos="20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46B">
        <w:rPr>
          <w:rFonts w:ascii="Times New Roman" w:hAnsi="Times New Roman" w:cs="Times New Roman"/>
          <w:sz w:val="24"/>
          <w:szCs w:val="24"/>
        </w:rPr>
        <w:t xml:space="preserve">2) в письменной форме в адрес организатора публичных слушаний - оргкомитет публичных слушаний по </w:t>
      </w:r>
      <w:r>
        <w:rPr>
          <w:rFonts w:ascii="Times New Roman" w:hAnsi="Times New Roman" w:cs="Times New Roman"/>
          <w:sz w:val="24"/>
          <w:szCs w:val="24"/>
        </w:rPr>
        <w:t xml:space="preserve">вопросу </w:t>
      </w:r>
      <w:r w:rsidRPr="00C6483C">
        <w:rPr>
          <w:rFonts w:ascii="Times New Roman" w:hAnsi="Times New Roman" w:cs="Times New Roman"/>
          <w:sz w:val="24"/>
          <w:szCs w:val="24"/>
        </w:rPr>
        <w:t>предоставления разрешени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C6483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6483C">
        <w:rPr>
          <w:rFonts w:ascii="Times New Roman" w:hAnsi="Times New Roman" w:cs="Times New Roman"/>
          <w:sz w:val="24"/>
          <w:szCs w:val="24"/>
        </w:rPr>
        <w:t>на отклонение от предельных параметров разрешенного строительства, реконструкции объектов капитального строительства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61FE">
        <w:rPr>
          <w:rFonts w:ascii="Times New Roman" w:hAnsi="Times New Roman" w:cs="Times New Roman"/>
          <w:sz w:val="24"/>
          <w:szCs w:val="24"/>
        </w:rPr>
        <w:t>при размежевании земельного участка с кадастровым номером 66:29:2201018:47 по адресу: Свердловская обл., Тугулымский район, п.г.т. Тугулым, ул. Федюнинского, д. 96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346B">
        <w:rPr>
          <w:rFonts w:ascii="Times New Roman" w:hAnsi="Times New Roman" w:cs="Times New Roman"/>
          <w:sz w:val="24"/>
          <w:szCs w:val="24"/>
        </w:rPr>
        <w:t>по адресу: п.г.т. Тугулым, пл. 50 лет Октября, № 1;</w:t>
      </w:r>
    </w:p>
    <w:p w:rsidR="00221934" w:rsidRPr="0020346B" w:rsidRDefault="00221934" w:rsidP="0020346B">
      <w:pPr>
        <w:tabs>
          <w:tab w:val="left" w:pos="20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46B">
        <w:rPr>
          <w:rFonts w:ascii="Times New Roman" w:hAnsi="Times New Roman" w:cs="Times New Roman"/>
          <w:sz w:val="24"/>
          <w:szCs w:val="24"/>
        </w:rPr>
        <w:t>3) посредством записи в журнале учет</w:t>
      </w:r>
      <w:r>
        <w:rPr>
          <w:rFonts w:ascii="Times New Roman" w:hAnsi="Times New Roman" w:cs="Times New Roman"/>
          <w:sz w:val="24"/>
          <w:szCs w:val="24"/>
        </w:rPr>
        <w:t>а посетителей экспозиции проектов, подлежащих</w:t>
      </w:r>
      <w:r w:rsidRPr="0020346B">
        <w:rPr>
          <w:rFonts w:ascii="Times New Roman" w:hAnsi="Times New Roman" w:cs="Times New Roman"/>
          <w:sz w:val="24"/>
          <w:szCs w:val="24"/>
        </w:rPr>
        <w:t xml:space="preserve"> рассмотрению на публичных слушаниях. </w:t>
      </w:r>
    </w:p>
    <w:p w:rsidR="00221934" w:rsidRDefault="00221934" w:rsidP="0020346B">
      <w:pPr>
        <w:tabs>
          <w:tab w:val="left" w:pos="20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46B">
        <w:rPr>
          <w:rFonts w:ascii="Times New Roman" w:hAnsi="Times New Roman" w:cs="Times New Roman"/>
          <w:sz w:val="24"/>
          <w:szCs w:val="24"/>
        </w:rPr>
        <w:t>Участники публичных слушаний в целях идентификации представляют сведения о себе (фамилию, имя, отчество (при наличии), дату рождения, адрес м</w:t>
      </w:r>
      <w:r>
        <w:rPr>
          <w:rFonts w:ascii="Times New Roman" w:hAnsi="Times New Roman" w:cs="Times New Roman"/>
          <w:sz w:val="24"/>
          <w:szCs w:val="24"/>
        </w:rPr>
        <w:t>еста жительства (регистрации):</w:t>
      </w:r>
    </w:p>
    <w:p w:rsidR="00221934" w:rsidRDefault="00221934" w:rsidP="0020346B">
      <w:pPr>
        <w:tabs>
          <w:tab w:val="left" w:pos="20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для физических лиц:</w:t>
      </w:r>
      <w:r w:rsidRPr="0020346B">
        <w:rPr>
          <w:rFonts w:ascii="Times New Roman" w:hAnsi="Times New Roman" w:cs="Times New Roman"/>
          <w:sz w:val="24"/>
          <w:szCs w:val="24"/>
        </w:rPr>
        <w:t xml:space="preserve"> наименование, основной государственный регистрационный номер, место нахождения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2034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1934" w:rsidRPr="0020346B" w:rsidRDefault="00221934" w:rsidP="0020346B">
      <w:pPr>
        <w:tabs>
          <w:tab w:val="left" w:pos="20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46B">
        <w:rPr>
          <w:rFonts w:ascii="Times New Roman" w:hAnsi="Times New Roman" w:cs="Times New Roman"/>
          <w:sz w:val="24"/>
          <w:szCs w:val="24"/>
        </w:rPr>
        <w:t xml:space="preserve">- для юридических лиц с приложением документов, подтверждающих такие сведения.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0346B">
        <w:rPr>
          <w:rFonts w:ascii="Times New Roman" w:hAnsi="Times New Roman" w:cs="Times New Roman"/>
          <w:sz w:val="24"/>
          <w:szCs w:val="24"/>
        </w:rPr>
        <w:t xml:space="preserve">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ЕГРН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 </w:t>
      </w:r>
    </w:p>
    <w:p w:rsidR="00221934" w:rsidRPr="0020346B" w:rsidRDefault="00221934" w:rsidP="0020346B">
      <w:pPr>
        <w:tabs>
          <w:tab w:val="left" w:pos="20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46B">
        <w:rPr>
          <w:rFonts w:ascii="Times New Roman" w:hAnsi="Times New Roman" w:cs="Times New Roman"/>
          <w:sz w:val="24"/>
          <w:szCs w:val="24"/>
        </w:rPr>
        <w:t xml:space="preserve">Организатором публичных слушаний обеспечивается равный доступ к </w:t>
      </w:r>
      <w:r>
        <w:rPr>
          <w:rFonts w:ascii="Times New Roman" w:hAnsi="Times New Roman" w:cs="Times New Roman"/>
          <w:sz w:val="24"/>
          <w:szCs w:val="24"/>
        </w:rPr>
        <w:t xml:space="preserve">схеме расположения земельных участков, подлежащих </w:t>
      </w:r>
      <w:r w:rsidRPr="0020346B">
        <w:rPr>
          <w:rFonts w:ascii="Times New Roman" w:hAnsi="Times New Roman" w:cs="Times New Roman"/>
          <w:sz w:val="24"/>
          <w:szCs w:val="24"/>
        </w:rPr>
        <w:t xml:space="preserve">рассмотрению на публичных слушаниях, всех участников публичных слушаний. </w:t>
      </w:r>
    </w:p>
    <w:p w:rsidR="00221934" w:rsidRPr="0020346B" w:rsidRDefault="00221934" w:rsidP="0020346B">
      <w:pPr>
        <w:tabs>
          <w:tab w:val="left" w:pos="20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46B">
        <w:rPr>
          <w:rFonts w:ascii="Times New Roman" w:hAnsi="Times New Roman" w:cs="Times New Roman"/>
          <w:sz w:val="24"/>
          <w:szCs w:val="24"/>
        </w:rPr>
        <w:t xml:space="preserve">Обработка персональных данных участников общественных обсуждений осуществляется с учетом требований, установленных Федеральным законом от 27 июля 2006 года № 152-ФЗ «О персональных данных». </w:t>
      </w:r>
    </w:p>
    <w:p w:rsidR="00221934" w:rsidRPr="0020346B" w:rsidRDefault="00221934" w:rsidP="00C6483C">
      <w:pPr>
        <w:tabs>
          <w:tab w:val="left" w:pos="20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46B">
        <w:rPr>
          <w:rFonts w:ascii="Times New Roman" w:hAnsi="Times New Roman" w:cs="Times New Roman"/>
          <w:sz w:val="24"/>
          <w:szCs w:val="24"/>
        </w:rPr>
        <w:t xml:space="preserve">Предложения и замечания подлежат регистрации в журнале входящей корреспонденции, который ведется секретарем публичных слушаний по организации и проведению публичных слушаний по рассмотрению </w:t>
      </w:r>
      <w:r>
        <w:rPr>
          <w:rFonts w:ascii="Times New Roman" w:hAnsi="Times New Roman" w:cs="Times New Roman"/>
          <w:sz w:val="24"/>
          <w:szCs w:val="24"/>
        </w:rPr>
        <w:t xml:space="preserve">вопросов </w:t>
      </w:r>
      <w:r w:rsidRPr="00C6483C">
        <w:rPr>
          <w:rFonts w:ascii="Times New Roman" w:hAnsi="Times New Roman" w:cs="Times New Roman"/>
          <w:sz w:val="24"/>
          <w:szCs w:val="24"/>
        </w:rPr>
        <w:t>предоставления разрешений</w:t>
      </w:r>
      <w:r w:rsidRPr="00C6483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6483C">
        <w:rPr>
          <w:rFonts w:ascii="Times New Roman" w:hAnsi="Times New Roman" w:cs="Times New Roman"/>
          <w:sz w:val="24"/>
          <w:szCs w:val="24"/>
        </w:rPr>
        <w:t>на отклонение от предельных параметров разрешенного строительства, реконструкции объектов капитального строительства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0346B">
        <w:rPr>
          <w:rFonts w:ascii="Times New Roman" w:hAnsi="Times New Roman" w:cs="Times New Roman"/>
          <w:sz w:val="24"/>
          <w:szCs w:val="24"/>
        </w:rPr>
        <w:t xml:space="preserve">а также обязательному рассмотрению на публичных слушаниях в соответствии с положениями Градостроительного кодекса до момента завершения общественных обсуждений и подготовки заключения о результатах общественных обсуждений. </w:t>
      </w:r>
    </w:p>
    <w:p w:rsidR="00221934" w:rsidRPr="0020346B" w:rsidRDefault="00221934" w:rsidP="0020346B">
      <w:pPr>
        <w:tabs>
          <w:tab w:val="left" w:pos="20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46B">
        <w:rPr>
          <w:rFonts w:ascii="Times New Roman" w:hAnsi="Times New Roman" w:cs="Times New Roman"/>
          <w:sz w:val="24"/>
          <w:szCs w:val="24"/>
        </w:rPr>
        <w:t xml:space="preserve">Все поступившие замечания и предложения подлежат отражению в протоколе публичных слушаний. </w:t>
      </w:r>
    </w:p>
    <w:p w:rsidR="00221934" w:rsidRPr="0020346B" w:rsidRDefault="00221934" w:rsidP="0020346B">
      <w:pPr>
        <w:tabs>
          <w:tab w:val="left" w:pos="20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46B">
        <w:rPr>
          <w:rFonts w:ascii="Times New Roman" w:hAnsi="Times New Roman" w:cs="Times New Roman"/>
          <w:sz w:val="24"/>
          <w:szCs w:val="24"/>
        </w:rPr>
        <w:t xml:space="preserve">Участник публичных слушаний, который внес предложения и (или) замечания, касающиеся проекта, имеет право получить выписку из протокола публичных слушаний, содержащую внесенные этим участником предложения и (или) замечания. </w:t>
      </w:r>
    </w:p>
    <w:p w:rsidR="00221934" w:rsidRPr="0020346B" w:rsidRDefault="00221934" w:rsidP="0020346B">
      <w:pPr>
        <w:tabs>
          <w:tab w:val="left" w:pos="20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46B">
        <w:rPr>
          <w:rFonts w:ascii="Times New Roman" w:hAnsi="Times New Roman" w:cs="Times New Roman"/>
          <w:sz w:val="24"/>
          <w:szCs w:val="24"/>
        </w:rPr>
        <w:t xml:space="preserve">Внесенные предложения и замечания не рассматриваются в случае выявления по результатам обработки данных факта представления участником публичных слушаний недостоверных сведений, о чем заявитель уведомляется организатором публичных слушаний не позднее даты вынесения заключения о результатах публичных слушаний. </w:t>
      </w:r>
    </w:p>
    <w:p w:rsidR="00221934" w:rsidRPr="0020346B" w:rsidRDefault="00221934" w:rsidP="0037569E">
      <w:pPr>
        <w:tabs>
          <w:tab w:val="left" w:pos="20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46B">
        <w:rPr>
          <w:rFonts w:ascii="Times New Roman" w:hAnsi="Times New Roman" w:cs="Times New Roman"/>
          <w:sz w:val="24"/>
          <w:szCs w:val="24"/>
        </w:rPr>
        <w:t xml:space="preserve">В ходе посещения экспозиции участники публичных слушаний вправе получить консультации по проектам, подлежащим рассмотрению на публичных слушаниях. Дополнительную консультацию участник публичных слушаний также может получить, обратившись в адрес организатора публичных слушаний и (или) разработчика проектов, подлежащих рассмотрению на публичных слушаниях. </w:t>
      </w:r>
    </w:p>
    <w:p w:rsidR="00221934" w:rsidRPr="0020346B" w:rsidRDefault="00221934" w:rsidP="0020346B">
      <w:pPr>
        <w:tabs>
          <w:tab w:val="left" w:pos="20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46B">
        <w:rPr>
          <w:rFonts w:ascii="Times New Roman" w:hAnsi="Times New Roman" w:cs="Times New Roman"/>
          <w:sz w:val="24"/>
          <w:szCs w:val="24"/>
        </w:rPr>
        <w:t xml:space="preserve">Контактные данные организатора публичных слушаний: </w:t>
      </w:r>
    </w:p>
    <w:p w:rsidR="00221934" w:rsidRPr="0020346B" w:rsidRDefault="00221934" w:rsidP="0020346B">
      <w:pPr>
        <w:tabs>
          <w:tab w:val="left" w:pos="20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46B">
        <w:rPr>
          <w:rFonts w:ascii="Times New Roman" w:hAnsi="Times New Roman" w:cs="Times New Roman"/>
          <w:sz w:val="24"/>
          <w:szCs w:val="24"/>
        </w:rPr>
        <w:t xml:space="preserve">адрес: п.г.т. Тугулым, пл. 50 лет Октября, № 1, каб. 415; </w:t>
      </w:r>
    </w:p>
    <w:p w:rsidR="00221934" w:rsidRPr="0020346B" w:rsidRDefault="00221934" w:rsidP="0020346B">
      <w:pPr>
        <w:tabs>
          <w:tab w:val="left" w:pos="20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46B">
        <w:rPr>
          <w:rFonts w:ascii="Times New Roman" w:hAnsi="Times New Roman" w:cs="Times New Roman"/>
          <w:sz w:val="24"/>
          <w:szCs w:val="24"/>
        </w:rPr>
        <w:t xml:space="preserve">тел.: (34367) 22-3-59. </w:t>
      </w:r>
    </w:p>
    <w:p w:rsidR="00221934" w:rsidRPr="0020346B" w:rsidRDefault="00221934" w:rsidP="0020346B">
      <w:pPr>
        <w:tabs>
          <w:tab w:val="left" w:pos="20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46B">
        <w:rPr>
          <w:rFonts w:ascii="Times New Roman" w:hAnsi="Times New Roman" w:cs="Times New Roman"/>
          <w:sz w:val="24"/>
          <w:szCs w:val="24"/>
        </w:rPr>
        <w:t xml:space="preserve">Итоговым документом по результатам проведенных публичных слушаний является заключение о результатах публичных слушаний, в котором должны быть указаны: </w:t>
      </w:r>
    </w:p>
    <w:p w:rsidR="00221934" w:rsidRPr="0020346B" w:rsidRDefault="00221934" w:rsidP="0020346B">
      <w:pPr>
        <w:tabs>
          <w:tab w:val="left" w:pos="20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46B">
        <w:rPr>
          <w:rFonts w:ascii="Times New Roman" w:hAnsi="Times New Roman" w:cs="Times New Roman"/>
          <w:sz w:val="24"/>
          <w:szCs w:val="24"/>
        </w:rPr>
        <w:t xml:space="preserve">1) дата оформления; </w:t>
      </w:r>
    </w:p>
    <w:p w:rsidR="00221934" w:rsidRPr="0020346B" w:rsidRDefault="00221934" w:rsidP="0020346B">
      <w:pPr>
        <w:tabs>
          <w:tab w:val="left" w:pos="20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46B">
        <w:rPr>
          <w:rFonts w:ascii="Times New Roman" w:hAnsi="Times New Roman" w:cs="Times New Roman"/>
          <w:sz w:val="24"/>
          <w:szCs w:val="24"/>
        </w:rPr>
        <w:t xml:space="preserve">2) наименование проекта, рассмотренного на публичных слушаний; </w:t>
      </w:r>
    </w:p>
    <w:p w:rsidR="00221934" w:rsidRPr="0020346B" w:rsidRDefault="00221934" w:rsidP="0020346B">
      <w:pPr>
        <w:tabs>
          <w:tab w:val="left" w:pos="20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46B">
        <w:rPr>
          <w:rFonts w:ascii="Times New Roman" w:hAnsi="Times New Roman" w:cs="Times New Roman"/>
          <w:sz w:val="24"/>
          <w:szCs w:val="24"/>
        </w:rPr>
        <w:t xml:space="preserve">3) реквизиты протокола публичных слушаний проекта, подлежащего рассмотрению на публичных слушаний; </w:t>
      </w:r>
    </w:p>
    <w:p w:rsidR="00221934" w:rsidRPr="0020346B" w:rsidRDefault="00221934" w:rsidP="0020346B">
      <w:pPr>
        <w:tabs>
          <w:tab w:val="left" w:pos="20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46B">
        <w:rPr>
          <w:rFonts w:ascii="Times New Roman" w:hAnsi="Times New Roman" w:cs="Times New Roman"/>
          <w:sz w:val="24"/>
          <w:szCs w:val="24"/>
        </w:rPr>
        <w:t>4) количество участников публичных слушаний, содержание внес</w:t>
      </w:r>
      <w:r w:rsidRPr="0020346B">
        <w:rPr>
          <w:rFonts w:ascii="Tahoma" w:hAnsi="Tahoma" w:cs="Tahoma"/>
          <w:sz w:val="24"/>
          <w:szCs w:val="24"/>
        </w:rPr>
        <w:t>ѐ</w:t>
      </w:r>
      <w:r w:rsidRPr="0020346B">
        <w:rPr>
          <w:rFonts w:ascii="Times New Roman" w:hAnsi="Times New Roman" w:cs="Times New Roman"/>
          <w:sz w:val="24"/>
          <w:szCs w:val="24"/>
        </w:rPr>
        <w:t>нных ими предложений и замечаний с разделением на предложения и замечания граждан, являющихся участниками публичных слушаний и постоянно проживающих на территории, в пределах которой проводятся публичн</w:t>
      </w:r>
      <w:r>
        <w:rPr>
          <w:rFonts w:ascii="Times New Roman" w:hAnsi="Times New Roman" w:cs="Times New Roman"/>
          <w:sz w:val="24"/>
          <w:szCs w:val="24"/>
        </w:rPr>
        <w:t>ые</w:t>
      </w:r>
      <w:r w:rsidRPr="0020346B">
        <w:rPr>
          <w:rFonts w:ascii="Times New Roman" w:hAnsi="Times New Roman" w:cs="Times New Roman"/>
          <w:sz w:val="24"/>
          <w:szCs w:val="24"/>
        </w:rPr>
        <w:t xml:space="preserve"> слушани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346B">
        <w:rPr>
          <w:rFonts w:ascii="Times New Roman" w:hAnsi="Times New Roman" w:cs="Times New Roman"/>
          <w:sz w:val="24"/>
          <w:szCs w:val="24"/>
        </w:rPr>
        <w:t xml:space="preserve">, и предложения и замечания иных участников публичных слушаний. В случае внесения несколькими участниками публичных слушаний одинаковых предложений и замечаний допускается обобщение таких предложений и замечаний; </w:t>
      </w:r>
    </w:p>
    <w:p w:rsidR="00221934" w:rsidRPr="0020346B" w:rsidRDefault="00221934" w:rsidP="0020346B">
      <w:pPr>
        <w:tabs>
          <w:tab w:val="left" w:pos="20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46B">
        <w:rPr>
          <w:rFonts w:ascii="Times New Roman" w:hAnsi="Times New Roman" w:cs="Times New Roman"/>
          <w:sz w:val="24"/>
          <w:szCs w:val="24"/>
        </w:rPr>
        <w:t xml:space="preserve">5) аргументированные рекомендации организатора публичных слушаний о целесообразности или нецелесообразности учета внесенных участниками публичных слушаний предложений и замечаний и выводы по результатам публичных слушаний. </w:t>
      </w:r>
    </w:p>
    <w:p w:rsidR="00221934" w:rsidRPr="0020346B" w:rsidRDefault="00221934" w:rsidP="0020346B">
      <w:pPr>
        <w:tabs>
          <w:tab w:val="left" w:pos="20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46B">
        <w:rPr>
          <w:rFonts w:ascii="Times New Roman" w:hAnsi="Times New Roman" w:cs="Times New Roman"/>
          <w:sz w:val="24"/>
          <w:szCs w:val="24"/>
        </w:rPr>
        <w:t xml:space="preserve">Заключение о результатах публичных слушаний подлежит опубликованию на официальном сайте администрации Тугулымского городского округа на странице </w:t>
      </w:r>
      <w:hyperlink r:id="rId10" w:history="1">
        <w:r w:rsidRPr="0020346B">
          <w:rPr>
            <w:rStyle w:val="Hyperlink"/>
            <w:rFonts w:ascii="Times New Roman" w:hAnsi="Times New Roman" w:cs="Times New Roman"/>
            <w:sz w:val="24"/>
            <w:szCs w:val="24"/>
          </w:rPr>
          <w:t>https://tugulym.midural.ru</w:t>
        </w:r>
      </w:hyperlink>
      <w:r w:rsidRPr="0020346B">
        <w:rPr>
          <w:rFonts w:ascii="Times New Roman" w:hAnsi="Times New Roman" w:cs="Times New Roman"/>
          <w:sz w:val="24"/>
          <w:szCs w:val="24"/>
        </w:rPr>
        <w:t xml:space="preserve">, во вкладке «ГРАДОСТРОИТЕЛЬСТВО». </w:t>
      </w:r>
    </w:p>
    <w:p w:rsidR="00221934" w:rsidRPr="0020346B" w:rsidRDefault="00221934" w:rsidP="0020346B">
      <w:pPr>
        <w:tabs>
          <w:tab w:val="left" w:pos="20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46B">
        <w:rPr>
          <w:rFonts w:ascii="Times New Roman" w:hAnsi="Times New Roman" w:cs="Times New Roman"/>
          <w:sz w:val="24"/>
          <w:szCs w:val="24"/>
        </w:rPr>
        <w:t>Хранение итоговых документов публичных слушаний и документов, связанных с организацией и проведением публичных слушаний, обеспечивает администрация Тугулы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20346B">
        <w:rPr>
          <w:rFonts w:ascii="Times New Roman" w:hAnsi="Times New Roman" w:cs="Times New Roman"/>
          <w:sz w:val="24"/>
          <w:szCs w:val="24"/>
        </w:rPr>
        <w:t>ского городского округа.</w:t>
      </w:r>
    </w:p>
    <w:p w:rsidR="00221934" w:rsidRDefault="00221934" w:rsidP="0097058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21934" w:rsidRDefault="00221934" w:rsidP="004C77B1">
      <w:pPr>
        <w:shd w:val="clear" w:color="auto" w:fill="FFFFFF"/>
        <w:spacing w:line="317" w:lineRule="exact"/>
        <w:ind w:left="36" w:firstLine="3650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</w:p>
    <w:sectPr w:rsidR="00221934" w:rsidSect="00FC73E6">
      <w:pgSz w:w="11906" w:h="16838"/>
      <w:pgMar w:top="568" w:right="850" w:bottom="142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T Sans">
    <w:altName w:val="Corbe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1F77B7"/>
    <w:multiLevelType w:val="hybridMultilevel"/>
    <w:tmpl w:val="D5B07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B14AC4"/>
    <w:multiLevelType w:val="hybridMultilevel"/>
    <w:tmpl w:val="849CC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153FE3"/>
    <w:multiLevelType w:val="hybridMultilevel"/>
    <w:tmpl w:val="571AD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6CC0"/>
    <w:rsid w:val="00014FB9"/>
    <w:rsid w:val="000159F6"/>
    <w:rsid w:val="00021214"/>
    <w:rsid w:val="000229EC"/>
    <w:rsid w:val="0003520B"/>
    <w:rsid w:val="00036F88"/>
    <w:rsid w:val="00051CEB"/>
    <w:rsid w:val="00060C87"/>
    <w:rsid w:val="000A3F00"/>
    <w:rsid w:val="000A5BEE"/>
    <w:rsid w:val="000A6C7C"/>
    <w:rsid w:val="000D6EFC"/>
    <w:rsid w:val="000E0833"/>
    <w:rsid w:val="000E555A"/>
    <w:rsid w:val="00104D29"/>
    <w:rsid w:val="00105BA8"/>
    <w:rsid w:val="001148AB"/>
    <w:rsid w:val="00114ACE"/>
    <w:rsid w:val="001311D5"/>
    <w:rsid w:val="00136CE7"/>
    <w:rsid w:val="00164DDB"/>
    <w:rsid w:val="00174960"/>
    <w:rsid w:val="0019435A"/>
    <w:rsid w:val="001A4AB1"/>
    <w:rsid w:val="001B60A0"/>
    <w:rsid w:val="001D50FE"/>
    <w:rsid w:val="001F1524"/>
    <w:rsid w:val="00200990"/>
    <w:rsid w:val="0020346B"/>
    <w:rsid w:val="00215771"/>
    <w:rsid w:val="00221934"/>
    <w:rsid w:val="0023174E"/>
    <w:rsid w:val="0023367A"/>
    <w:rsid w:val="00240E54"/>
    <w:rsid w:val="00241C5D"/>
    <w:rsid w:val="00281E3F"/>
    <w:rsid w:val="002977A5"/>
    <w:rsid w:val="002B37C3"/>
    <w:rsid w:val="002B5078"/>
    <w:rsid w:val="00300767"/>
    <w:rsid w:val="0032268B"/>
    <w:rsid w:val="003406ED"/>
    <w:rsid w:val="0037569E"/>
    <w:rsid w:val="003B5599"/>
    <w:rsid w:val="003C0C26"/>
    <w:rsid w:val="003D273D"/>
    <w:rsid w:val="003D5400"/>
    <w:rsid w:val="003E558D"/>
    <w:rsid w:val="00406D90"/>
    <w:rsid w:val="00412701"/>
    <w:rsid w:val="00447B06"/>
    <w:rsid w:val="00454815"/>
    <w:rsid w:val="00455AFA"/>
    <w:rsid w:val="004A0EEC"/>
    <w:rsid w:val="004A6B8C"/>
    <w:rsid w:val="004B24BA"/>
    <w:rsid w:val="004C3232"/>
    <w:rsid w:val="004C77B1"/>
    <w:rsid w:val="004D10C9"/>
    <w:rsid w:val="004D1F49"/>
    <w:rsid w:val="004E6943"/>
    <w:rsid w:val="005317EB"/>
    <w:rsid w:val="005451AC"/>
    <w:rsid w:val="00550E09"/>
    <w:rsid w:val="00566612"/>
    <w:rsid w:val="00590111"/>
    <w:rsid w:val="005C350B"/>
    <w:rsid w:val="005E67FB"/>
    <w:rsid w:val="005E6B2A"/>
    <w:rsid w:val="0060698C"/>
    <w:rsid w:val="00606CC0"/>
    <w:rsid w:val="006140F2"/>
    <w:rsid w:val="0061562D"/>
    <w:rsid w:val="00624756"/>
    <w:rsid w:val="00636F3E"/>
    <w:rsid w:val="00642F4C"/>
    <w:rsid w:val="00655F12"/>
    <w:rsid w:val="00661F01"/>
    <w:rsid w:val="00687D3E"/>
    <w:rsid w:val="00690A07"/>
    <w:rsid w:val="006C729D"/>
    <w:rsid w:val="006D1542"/>
    <w:rsid w:val="006D295D"/>
    <w:rsid w:val="006D4CD0"/>
    <w:rsid w:val="006D5AE7"/>
    <w:rsid w:val="006E3200"/>
    <w:rsid w:val="007061FE"/>
    <w:rsid w:val="00712789"/>
    <w:rsid w:val="00732400"/>
    <w:rsid w:val="007447CB"/>
    <w:rsid w:val="00755D69"/>
    <w:rsid w:val="00756079"/>
    <w:rsid w:val="00764CAE"/>
    <w:rsid w:val="00784BE9"/>
    <w:rsid w:val="00786761"/>
    <w:rsid w:val="00797469"/>
    <w:rsid w:val="007B0C7C"/>
    <w:rsid w:val="007D7FDE"/>
    <w:rsid w:val="00803467"/>
    <w:rsid w:val="008144D3"/>
    <w:rsid w:val="008204E7"/>
    <w:rsid w:val="00833A55"/>
    <w:rsid w:val="008432E3"/>
    <w:rsid w:val="00851A4C"/>
    <w:rsid w:val="008A3444"/>
    <w:rsid w:val="008A6977"/>
    <w:rsid w:val="008B2FA0"/>
    <w:rsid w:val="008C43CA"/>
    <w:rsid w:val="008D127D"/>
    <w:rsid w:val="008F63C2"/>
    <w:rsid w:val="00902CAB"/>
    <w:rsid w:val="00913B8C"/>
    <w:rsid w:val="00916670"/>
    <w:rsid w:val="00927C4F"/>
    <w:rsid w:val="00927E5A"/>
    <w:rsid w:val="009304FA"/>
    <w:rsid w:val="009327CA"/>
    <w:rsid w:val="00934B2B"/>
    <w:rsid w:val="0094502B"/>
    <w:rsid w:val="009502A1"/>
    <w:rsid w:val="00950E70"/>
    <w:rsid w:val="0096215E"/>
    <w:rsid w:val="0096735B"/>
    <w:rsid w:val="00970583"/>
    <w:rsid w:val="00990C9F"/>
    <w:rsid w:val="009A1978"/>
    <w:rsid w:val="009A1ED3"/>
    <w:rsid w:val="009A6807"/>
    <w:rsid w:val="009B2C69"/>
    <w:rsid w:val="009B2CE3"/>
    <w:rsid w:val="009B3E12"/>
    <w:rsid w:val="009B4D40"/>
    <w:rsid w:val="009D2969"/>
    <w:rsid w:val="009E68EB"/>
    <w:rsid w:val="00A01438"/>
    <w:rsid w:val="00A25EA3"/>
    <w:rsid w:val="00A435EF"/>
    <w:rsid w:val="00A53946"/>
    <w:rsid w:val="00A53B67"/>
    <w:rsid w:val="00A621BB"/>
    <w:rsid w:val="00A672C2"/>
    <w:rsid w:val="00A67BBD"/>
    <w:rsid w:val="00A959A8"/>
    <w:rsid w:val="00AB6DE3"/>
    <w:rsid w:val="00AD1F40"/>
    <w:rsid w:val="00AD3D49"/>
    <w:rsid w:val="00AF73AD"/>
    <w:rsid w:val="00B03F7E"/>
    <w:rsid w:val="00B111AD"/>
    <w:rsid w:val="00B20C3F"/>
    <w:rsid w:val="00B61B18"/>
    <w:rsid w:val="00B721FB"/>
    <w:rsid w:val="00B91271"/>
    <w:rsid w:val="00B95941"/>
    <w:rsid w:val="00BA5624"/>
    <w:rsid w:val="00BB2AF0"/>
    <w:rsid w:val="00BB59B3"/>
    <w:rsid w:val="00BC45A9"/>
    <w:rsid w:val="00BC6885"/>
    <w:rsid w:val="00C1488D"/>
    <w:rsid w:val="00C30202"/>
    <w:rsid w:val="00C34515"/>
    <w:rsid w:val="00C34F95"/>
    <w:rsid w:val="00C36D01"/>
    <w:rsid w:val="00C438AA"/>
    <w:rsid w:val="00C51F19"/>
    <w:rsid w:val="00C60296"/>
    <w:rsid w:val="00C6483C"/>
    <w:rsid w:val="00C73323"/>
    <w:rsid w:val="00C8377C"/>
    <w:rsid w:val="00C975D8"/>
    <w:rsid w:val="00CA78A9"/>
    <w:rsid w:val="00CC016A"/>
    <w:rsid w:val="00CD3498"/>
    <w:rsid w:val="00CF341A"/>
    <w:rsid w:val="00D119BE"/>
    <w:rsid w:val="00D2502E"/>
    <w:rsid w:val="00D55691"/>
    <w:rsid w:val="00D64DEB"/>
    <w:rsid w:val="00D72966"/>
    <w:rsid w:val="00D90708"/>
    <w:rsid w:val="00D92873"/>
    <w:rsid w:val="00D942A4"/>
    <w:rsid w:val="00DA3A60"/>
    <w:rsid w:val="00DB0019"/>
    <w:rsid w:val="00DB1DBC"/>
    <w:rsid w:val="00DC1F8B"/>
    <w:rsid w:val="00DC63B6"/>
    <w:rsid w:val="00DE54CA"/>
    <w:rsid w:val="00DE71B0"/>
    <w:rsid w:val="00DF780D"/>
    <w:rsid w:val="00E01627"/>
    <w:rsid w:val="00E042AD"/>
    <w:rsid w:val="00E23289"/>
    <w:rsid w:val="00E278E7"/>
    <w:rsid w:val="00E53893"/>
    <w:rsid w:val="00E66F04"/>
    <w:rsid w:val="00E67EFF"/>
    <w:rsid w:val="00E85EA2"/>
    <w:rsid w:val="00E90AA3"/>
    <w:rsid w:val="00E925B8"/>
    <w:rsid w:val="00E97221"/>
    <w:rsid w:val="00EA09BC"/>
    <w:rsid w:val="00EB652D"/>
    <w:rsid w:val="00EC27D0"/>
    <w:rsid w:val="00EC35B5"/>
    <w:rsid w:val="00ED16AE"/>
    <w:rsid w:val="00EE174A"/>
    <w:rsid w:val="00EE4034"/>
    <w:rsid w:val="00EF1D0E"/>
    <w:rsid w:val="00EF419E"/>
    <w:rsid w:val="00EF49C8"/>
    <w:rsid w:val="00EF4C70"/>
    <w:rsid w:val="00F0796D"/>
    <w:rsid w:val="00F5140D"/>
    <w:rsid w:val="00F70CAD"/>
    <w:rsid w:val="00FA0BF8"/>
    <w:rsid w:val="00FB29AD"/>
    <w:rsid w:val="00FC5B3E"/>
    <w:rsid w:val="00FC73E6"/>
    <w:rsid w:val="00FD33B7"/>
    <w:rsid w:val="00FD46F1"/>
    <w:rsid w:val="00FD6BF7"/>
    <w:rsid w:val="00FF2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960"/>
    <w:pPr>
      <w:spacing w:after="200" w:line="276" w:lineRule="auto"/>
    </w:pPr>
    <w:rPr>
      <w:rFonts w:cs="Calibri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C73E6"/>
    <w:pPr>
      <w:keepNext/>
      <w:spacing w:after="0" w:line="240" w:lineRule="auto"/>
      <w:jc w:val="center"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FC73E6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606CC0"/>
    <w:pPr>
      <w:ind w:left="720"/>
    </w:pPr>
  </w:style>
  <w:style w:type="paragraph" w:styleId="Title">
    <w:name w:val="Title"/>
    <w:basedOn w:val="Normal"/>
    <w:link w:val="TitleChar"/>
    <w:uiPriority w:val="99"/>
    <w:qFormat/>
    <w:rsid w:val="001148AB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1148AB"/>
    <w:rPr>
      <w:rFonts w:ascii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rsid w:val="0097058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rsid w:val="00EE17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EE17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E17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E17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E174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EE1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E174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FC73E6"/>
    <w:pPr>
      <w:widowControl w:val="0"/>
      <w:autoSpaceDE w:val="0"/>
      <w:autoSpaceDN w:val="0"/>
      <w:adjustRightInd w:val="0"/>
    </w:pPr>
    <w:rPr>
      <w:rFonts w:cs="Calibri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673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3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3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ugulym.midura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ugulym.midura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ugulym.midural.ru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tugulym.midura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ugulym.midura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58</TotalTime>
  <Pages>8</Pages>
  <Words>2706</Words>
  <Characters>15427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1-PC</cp:lastModifiedBy>
  <cp:revision>7</cp:revision>
  <cp:lastPrinted>2022-08-09T05:24:00Z</cp:lastPrinted>
  <dcterms:created xsi:type="dcterms:W3CDTF">2022-08-08T04:33:00Z</dcterms:created>
  <dcterms:modified xsi:type="dcterms:W3CDTF">2022-08-09T05:25:00Z</dcterms:modified>
</cp:coreProperties>
</file>