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7EB" w:rsidRPr="0054700C" w:rsidRDefault="005A07EB" w:rsidP="0054700C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700C">
        <w:rPr>
          <w:rFonts w:ascii="Times New Roman" w:hAnsi="Times New Roman"/>
          <w:sz w:val="24"/>
          <w:szCs w:val="24"/>
          <w:lang w:eastAsia="ru-RU"/>
        </w:rPr>
        <w:t> </w:t>
      </w:r>
    </w:p>
    <w:p w:rsidR="005A07EB" w:rsidRPr="0054700C" w:rsidRDefault="005A07EB" w:rsidP="00BE658A">
      <w:pPr>
        <w:spacing w:before="150" w:after="150" w:line="600" w:lineRule="atLeast"/>
        <w:outlineLvl w:val="0"/>
        <w:rPr>
          <w:rFonts w:ascii="inherit" w:hAnsi="inherit"/>
          <w:b/>
          <w:kern w:val="36"/>
          <w:sz w:val="24"/>
          <w:szCs w:val="24"/>
          <w:lang w:eastAsia="ru-RU"/>
        </w:rPr>
      </w:pPr>
      <w:r w:rsidRPr="00722068"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112" style="width:147.75pt;height:98.25pt;visibility:visible">
            <v:imagedata r:id="rId4" o:title=""/>
          </v:shape>
        </w:pict>
      </w:r>
      <w:r w:rsidRPr="0054700C">
        <w:rPr>
          <w:rFonts w:ascii="Arial" w:hAnsi="Arial" w:cs="Arial"/>
          <w:b/>
          <w:kern w:val="36"/>
          <w:sz w:val="28"/>
          <w:szCs w:val="28"/>
          <w:lang w:eastAsia="ru-RU"/>
        </w:rPr>
        <w:t>Номера телефонов экстренных служб</w:t>
      </w:r>
    </w:p>
    <w:tbl>
      <w:tblPr>
        <w:tblW w:w="9649" w:type="dxa"/>
        <w:jc w:val="center"/>
        <w:tblInd w:w="11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75" w:type="dxa"/>
          <w:left w:w="75" w:type="dxa"/>
          <w:bottom w:w="75" w:type="dxa"/>
          <w:right w:w="75" w:type="dxa"/>
        </w:tblCellMar>
        <w:tblLook w:val="00A0"/>
      </w:tblPr>
      <w:tblGrid>
        <w:gridCol w:w="4825"/>
        <w:gridCol w:w="2693"/>
        <w:gridCol w:w="2131"/>
      </w:tblGrid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1E279A" w:rsidRDefault="005A07EB" w:rsidP="00547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E279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  </w:t>
            </w:r>
            <w:r w:rsidRPr="001E279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Служба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1E279A" w:rsidRDefault="005A07EB" w:rsidP="00547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E279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Телефон стационарный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1E279A" w:rsidRDefault="005A07EB" w:rsidP="005470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1E279A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Телефон сотовый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Единый номер служб спасения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112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037627">
            <w:pPr>
              <w:spacing w:after="15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Единая дежурная диспетческая служба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322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37627">
              <w:rPr>
                <w:rFonts w:ascii="Arial" w:hAnsi="Arial" w:cs="Arial"/>
                <w:sz w:val="24"/>
                <w:szCs w:val="24"/>
                <w:lang w:eastAsia="ru-RU"/>
              </w:rPr>
              <w:t>8 (34367) 22-4-44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112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E279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Противопожарная служба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(МЧС)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Default="005A07EB" w:rsidP="0013228B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  <w:p w:rsidR="005A07EB" w:rsidRPr="0054700C" w:rsidRDefault="005A07EB" w:rsidP="0013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79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(34367) 2-24-83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101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E279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Полиция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Default="005A07EB" w:rsidP="005470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2068">
              <w:rPr>
                <w:rFonts w:ascii="Arial" w:hAnsi="Arial" w:cs="Arial"/>
                <w:bCs/>
                <w:color w:val="252525"/>
                <w:sz w:val="24"/>
                <w:szCs w:val="24"/>
              </w:rPr>
              <w:t>8 (34367) 2 25 49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102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E279A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Скорая помощь 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  <w:p w:rsidR="005A07EB" w:rsidRPr="001E279A" w:rsidRDefault="005A07EB" w:rsidP="0054700C">
            <w:pPr>
              <w:spacing w:after="15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E279A">
              <w:rPr>
                <w:rFonts w:ascii="Arial" w:hAnsi="Arial" w:cs="Arial"/>
                <w:sz w:val="24"/>
                <w:szCs w:val="24"/>
                <w:lang w:eastAsia="ru-RU"/>
              </w:rPr>
              <w:t>8 (34367) 22-4-75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103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Трассовый пункт Медицина катастроф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E279A">
            <w:pPr>
              <w:spacing w:after="15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8 950 630 19 58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89506312589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Служба газоснабжения</w:t>
            </w:r>
          </w:p>
          <w:p w:rsidR="005A07EB" w:rsidRPr="0054700C" w:rsidRDefault="005A07EB" w:rsidP="0013228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Газовы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е сети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228B">
              <w:rPr>
                <w:rFonts w:ascii="Arial" w:hAnsi="Arial" w:cs="Arial"/>
                <w:sz w:val="24"/>
                <w:szCs w:val="24"/>
                <w:lang w:eastAsia="ru-RU"/>
              </w:rPr>
              <w:t>8 (34367) 22-5-04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104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037627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Отдел надзорной деятельности (МЧС)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E27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8 (34367) 2-11-68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82B38" w:rsidRDefault="005A07EB" w:rsidP="001E279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Ребенок в опасности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1E279A" w:rsidRDefault="005A07EB" w:rsidP="005470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1E279A">
              <w:rPr>
                <w:rFonts w:ascii="Arial" w:hAnsi="Arial" w:cs="Arial"/>
                <w:sz w:val="24"/>
                <w:szCs w:val="24"/>
                <w:lang w:eastAsia="ru-RU"/>
              </w:rPr>
              <w:t>8 (34367) 2-24-83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112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Электросети</w:t>
            </w:r>
            <w:r w:rsidRPr="001B10F1">
              <w:rPr>
                <w:rFonts w:ascii="Arial" w:hAnsi="Arial" w:cs="Arial"/>
                <w:sz w:val="24"/>
                <w:szCs w:val="24"/>
                <w:lang w:eastAsia="ru-RU"/>
              </w:rPr>
              <w:t>Облкоммунэнерго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10F1">
              <w:rPr>
                <w:rFonts w:ascii="Arial" w:hAnsi="Arial" w:cs="Arial"/>
                <w:sz w:val="24"/>
                <w:szCs w:val="24"/>
                <w:lang w:eastAsia="ru-RU"/>
              </w:rPr>
              <w:t>8 (34367) 22-6-61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13228B">
            <w:pPr>
              <w:spacing w:after="15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Приемная Главы Тугулымского ГО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1E279A" w:rsidRDefault="005A07EB" w:rsidP="00132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79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8 (34367) 2-23-16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8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79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Телефон доверия УФСБ России по Свердловской области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C17CC7" w:rsidRDefault="005A07EB" w:rsidP="00C17CC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17CC7">
              <w:rPr>
                <w:rFonts w:ascii="Arial" w:hAnsi="Arial" w:cs="Arial"/>
                <w:sz w:val="24"/>
                <w:szCs w:val="24"/>
                <w:lang w:eastAsia="ru-RU"/>
              </w:rPr>
              <w:t>(343) 371-37-51</w:t>
            </w:r>
          </w:p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8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279A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Телефоны доверия ГУ МВД </w:t>
            </w: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России по Свердловской области</w:t>
            </w:r>
            <w:r w:rsidRPr="00C17CC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Default="005A07EB" w:rsidP="0054700C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17CC7">
              <w:rPr>
                <w:rFonts w:ascii="Arial" w:hAnsi="Arial" w:cs="Arial"/>
                <w:sz w:val="24"/>
                <w:szCs w:val="24"/>
                <w:lang w:eastAsia="ru-RU"/>
              </w:rPr>
              <w:t xml:space="preserve">(343) 358-71-61, </w:t>
            </w:r>
          </w:p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CC7">
              <w:rPr>
                <w:rFonts w:ascii="Arial" w:hAnsi="Arial" w:cs="Arial"/>
                <w:sz w:val="24"/>
                <w:szCs w:val="24"/>
                <w:lang w:eastAsia="ru-RU"/>
              </w:rPr>
              <w:t>(343) 358-70-71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1E279A" w:rsidRDefault="005A07EB" w:rsidP="00582B38">
            <w:pPr>
              <w:shd w:val="clear" w:color="auto" w:fill="FFFFFF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17CC7">
              <w:rPr>
                <w:rFonts w:ascii="Arial" w:hAnsi="Arial" w:cs="Arial"/>
                <w:bCs/>
                <w:caps/>
                <w:color w:val="000000"/>
                <w:sz w:val="24"/>
                <w:szCs w:val="24"/>
                <w:lang w:eastAsia="ru-RU"/>
              </w:rPr>
              <w:t xml:space="preserve">УГИБДД ГУ МВД </w:t>
            </w: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России по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Свердловской области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C17C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7CC7">
              <w:rPr>
                <w:rFonts w:ascii="Arial" w:hAnsi="Arial" w:cs="Arial"/>
                <w:sz w:val="24"/>
                <w:szCs w:val="24"/>
                <w:lang w:eastAsia="ru-RU"/>
              </w:rPr>
              <w:t>(343) 26-97-700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8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ГУ МЧС </w:t>
            </w:r>
            <w:r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России по Свердловской области</w:t>
            </w: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Телефон доверия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C17CC7" w:rsidRDefault="005A07EB" w:rsidP="00C17CC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C17CC7">
              <w:rPr>
                <w:rFonts w:ascii="Arial" w:hAnsi="Arial" w:cs="Arial"/>
                <w:sz w:val="24"/>
                <w:szCs w:val="24"/>
                <w:lang w:eastAsia="ru-RU"/>
              </w:rPr>
              <w:t>8 (343) 262-99-99</w:t>
            </w:r>
          </w:p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4700C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5A07EB" w:rsidRPr="00722068" w:rsidTr="001E279A">
        <w:trPr>
          <w:jc w:val="center"/>
        </w:trPr>
        <w:tc>
          <w:tcPr>
            <w:tcW w:w="482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4700C" w:rsidRDefault="005A07EB" w:rsidP="00582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Министерство </w:t>
            </w:r>
            <w:r w:rsidRPr="0054700C">
              <w:rPr>
                <w:rFonts w:ascii="Arial" w:hAnsi="Arial" w:cs="Arial"/>
                <w:sz w:val="24"/>
                <w:szCs w:val="24"/>
                <w:lang w:eastAsia="ru-RU"/>
              </w:rPr>
              <w:t>Здравоохранени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яСвердловской области</w:t>
            </w:r>
          </w:p>
        </w:tc>
        <w:tc>
          <w:tcPr>
            <w:tcW w:w="2693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82B38" w:rsidRDefault="005A07EB" w:rsidP="00EC55B0">
            <w:pPr>
              <w:shd w:val="clear" w:color="auto" w:fill="F5F5EA"/>
              <w:spacing w:after="0" w:line="240" w:lineRule="auto"/>
              <w:outlineLvl w:val="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82B38">
              <w:rPr>
                <w:rFonts w:ascii="Arial" w:hAnsi="Arial" w:cs="Arial"/>
                <w:bCs/>
                <w:color w:val="252525"/>
                <w:sz w:val="24"/>
                <w:szCs w:val="24"/>
                <w:lang w:eastAsia="ru-RU"/>
              </w:rPr>
              <w:t>8 (343) 385-06-00</w:t>
            </w:r>
            <w:r w:rsidRPr="00582B38">
              <w:rPr>
                <w:rFonts w:ascii="Arial" w:hAnsi="Arial" w:cs="Arial"/>
                <w:color w:val="252525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3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</w:tcPr>
          <w:p w:rsidR="005A07EB" w:rsidRPr="00582B38" w:rsidRDefault="005A07EB" w:rsidP="00582B38">
            <w:pPr>
              <w:shd w:val="clear" w:color="auto" w:fill="F5F5EA"/>
              <w:spacing w:after="0" w:line="240" w:lineRule="auto"/>
              <w:outlineLvl w:val="2"/>
              <w:rPr>
                <w:rFonts w:ascii="Arial" w:hAnsi="Arial" w:cs="Arial"/>
                <w:color w:val="252525"/>
                <w:sz w:val="24"/>
                <w:szCs w:val="24"/>
                <w:lang w:eastAsia="ru-RU"/>
              </w:rPr>
            </w:pPr>
            <w:r w:rsidRPr="00582B38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Arial" w:hAnsi="Arial" w:cs="Arial"/>
                <w:bCs/>
                <w:color w:val="252525"/>
                <w:sz w:val="24"/>
                <w:szCs w:val="24"/>
                <w:lang w:eastAsia="ru-RU"/>
              </w:rPr>
              <w:t>8-800-1000-153</w:t>
            </w:r>
          </w:p>
          <w:p w:rsidR="005A07EB" w:rsidRPr="00582B38" w:rsidRDefault="005A07EB" w:rsidP="005470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A07EB" w:rsidRPr="00BE658A" w:rsidRDefault="005A07EB" w:rsidP="00BE658A">
      <w:pPr>
        <w:spacing w:after="150" w:line="240" w:lineRule="auto"/>
        <w:rPr>
          <w:rFonts w:ascii="Times New Roman" w:hAnsi="Times New Roman"/>
          <w:sz w:val="24"/>
          <w:szCs w:val="24"/>
          <w:lang w:eastAsia="ru-RU"/>
        </w:rPr>
      </w:pPr>
    </w:p>
    <w:sectPr w:rsidR="005A07EB" w:rsidRPr="00BE658A" w:rsidSect="00D51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081"/>
    <w:rsid w:val="00037627"/>
    <w:rsid w:val="000E4F98"/>
    <w:rsid w:val="0013228B"/>
    <w:rsid w:val="001B10F1"/>
    <w:rsid w:val="001E279A"/>
    <w:rsid w:val="00420C88"/>
    <w:rsid w:val="0054700C"/>
    <w:rsid w:val="00582B38"/>
    <w:rsid w:val="005A07EB"/>
    <w:rsid w:val="00722068"/>
    <w:rsid w:val="009A7AD8"/>
    <w:rsid w:val="00A52F23"/>
    <w:rsid w:val="00B85081"/>
    <w:rsid w:val="00BE658A"/>
    <w:rsid w:val="00C17CC7"/>
    <w:rsid w:val="00D510B7"/>
    <w:rsid w:val="00EC5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0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47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70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6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06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6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515</TotalTime>
  <Pages>1</Pages>
  <Words>153</Words>
  <Characters>876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ПКС</dc:creator>
  <cp:keywords/>
  <dc:description/>
  <cp:lastModifiedBy>Sea</cp:lastModifiedBy>
  <cp:revision>5</cp:revision>
  <dcterms:created xsi:type="dcterms:W3CDTF">2019-02-13T08:11:00Z</dcterms:created>
  <dcterms:modified xsi:type="dcterms:W3CDTF">2019-02-20T03:15:00Z</dcterms:modified>
</cp:coreProperties>
</file>